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52" w:rsidRPr="00371410" w:rsidRDefault="00320D52" w:rsidP="008C486A">
      <w:pPr>
        <w:pStyle w:val="BodyText3"/>
        <w:ind w:left="708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20D52" w:rsidRPr="00371410" w:rsidRDefault="00320D52" w:rsidP="00F31937">
      <w:pPr>
        <w:pStyle w:val="BodyText3"/>
        <w:rPr>
          <w:sz w:val="24"/>
          <w:szCs w:val="24"/>
        </w:rPr>
      </w:pPr>
      <w:r w:rsidRPr="00371410">
        <w:rPr>
          <w:sz w:val="24"/>
          <w:szCs w:val="24"/>
        </w:rPr>
        <w:t>«</w:t>
      </w:r>
      <w:r>
        <w:rPr>
          <w:sz w:val="24"/>
          <w:szCs w:val="24"/>
        </w:rPr>
        <w:t>ПРИВОЛЖСКИЙ ИССЛЕДОВАТЕЛЬСКИЙ МЕДИЦИНСКИЙ УНИВЕРСИТЕТ</w:t>
      </w:r>
      <w:r w:rsidRPr="00371410">
        <w:rPr>
          <w:sz w:val="24"/>
          <w:szCs w:val="24"/>
        </w:rPr>
        <w:t xml:space="preserve">» </w:t>
      </w:r>
    </w:p>
    <w:p w:rsidR="00320D52" w:rsidRPr="00371410" w:rsidRDefault="00320D52" w:rsidP="00F31937">
      <w:pPr>
        <w:pStyle w:val="BodyText3"/>
        <w:rPr>
          <w:sz w:val="24"/>
          <w:szCs w:val="24"/>
        </w:rPr>
      </w:pPr>
      <w:r w:rsidRPr="00371410">
        <w:rPr>
          <w:sz w:val="24"/>
          <w:szCs w:val="24"/>
        </w:rPr>
        <w:t>МИНИСТЕРСТВА ЗДРАВООХРАНЕНИЯ РОССИЙСКОЙ ФЕДЕРАЦИИ</w:t>
      </w:r>
    </w:p>
    <w:p w:rsidR="00320D52" w:rsidRPr="00F31937" w:rsidRDefault="00320D52" w:rsidP="00F31937">
      <w:pPr>
        <w:pStyle w:val="BodyText3"/>
        <w:rPr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932"/>
        <w:gridCol w:w="855"/>
        <w:gridCol w:w="4783"/>
      </w:tblGrid>
      <w:tr w:rsidR="00320D52" w:rsidRPr="00371410" w:rsidTr="00A6288B">
        <w:tc>
          <w:tcPr>
            <w:tcW w:w="3933" w:type="dxa"/>
          </w:tcPr>
          <w:p w:rsidR="00320D52" w:rsidRPr="00371410" w:rsidRDefault="00320D52" w:rsidP="00F31937">
            <w:pPr>
              <w:rPr>
                <w:sz w:val="26"/>
                <w:szCs w:val="26"/>
              </w:rPr>
            </w:pPr>
          </w:p>
          <w:p w:rsidR="00320D52" w:rsidRPr="00371410" w:rsidRDefault="00320D52" w:rsidP="00A6288B">
            <w:pPr>
              <w:jc w:val="center"/>
              <w:rPr>
                <w:sz w:val="26"/>
                <w:szCs w:val="26"/>
              </w:rPr>
            </w:pPr>
            <w:r w:rsidRPr="00371410">
              <w:rPr>
                <w:sz w:val="26"/>
                <w:szCs w:val="26"/>
              </w:rPr>
              <w:t>НОМЕНКЛАТУРА ДЕЛ</w:t>
            </w:r>
          </w:p>
          <w:p w:rsidR="00320D52" w:rsidRPr="00371410" w:rsidRDefault="00320D52" w:rsidP="00A6288B">
            <w:pPr>
              <w:jc w:val="center"/>
              <w:rPr>
                <w:sz w:val="26"/>
                <w:szCs w:val="26"/>
              </w:rPr>
            </w:pPr>
            <w:r w:rsidRPr="00371410">
              <w:rPr>
                <w:sz w:val="26"/>
                <w:szCs w:val="26"/>
              </w:rPr>
              <w:t>__________ № ___________</w:t>
            </w:r>
          </w:p>
          <w:p w:rsidR="00320D52" w:rsidRPr="00371410" w:rsidRDefault="00320D52" w:rsidP="00A6288B">
            <w:pPr>
              <w:jc w:val="center"/>
              <w:rPr>
                <w:sz w:val="26"/>
                <w:szCs w:val="26"/>
              </w:rPr>
            </w:pPr>
            <w:r w:rsidRPr="00371410">
              <w:rPr>
                <w:sz w:val="26"/>
                <w:szCs w:val="26"/>
              </w:rPr>
              <w:t>г. Нижний Новгород</w:t>
            </w:r>
          </w:p>
          <w:p w:rsidR="00320D52" w:rsidRPr="00371410" w:rsidRDefault="00320D52" w:rsidP="00F31937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371410">
              <w:rPr>
                <w:sz w:val="26"/>
                <w:szCs w:val="26"/>
                <w:u w:val="single"/>
              </w:rPr>
              <w:t xml:space="preserve">на  </w:t>
            </w:r>
            <w:r>
              <w:rPr>
                <w:sz w:val="26"/>
                <w:szCs w:val="26"/>
                <w:u w:val="single"/>
              </w:rPr>
              <w:t>2019</w:t>
            </w:r>
            <w:r w:rsidRPr="00371410">
              <w:rPr>
                <w:sz w:val="26"/>
                <w:szCs w:val="26"/>
                <w:u w:val="single"/>
              </w:rPr>
              <w:t xml:space="preserve">  год</w:t>
            </w:r>
          </w:p>
          <w:p w:rsidR="00320D52" w:rsidRPr="00371410" w:rsidRDefault="00320D52" w:rsidP="00A6288B">
            <w:pPr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:rsidR="00320D52" w:rsidRPr="00371410" w:rsidRDefault="00320D52" w:rsidP="00A6288B">
            <w:pPr>
              <w:rPr>
                <w:sz w:val="26"/>
                <w:szCs w:val="26"/>
              </w:rPr>
            </w:pPr>
          </w:p>
        </w:tc>
        <w:tc>
          <w:tcPr>
            <w:tcW w:w="4783" w:type="dxa"/>
          </w:tcPr>
          <w:p w:rsidR="00320D52" w:rsidRPr="00371410" w:rsidRDefault="00320D52" w:rsidP="00A6288B">
            <w:pPr>
              <w:jc w:val="center"/>
              <w:rPr>
                <w:sz w:val="26"/>
                <w:szCs w:val="26"/>
              </w:rPr>
            </w:pPr>
          </w:p>
          <w:p w:rsidR="00320D52" w:rsidRPr="00371410" w:rsidRDefault="00320D52" w:rsidP="005200AA">
            <w:pPr>
              <w:rPr>
                <w:sz w:val="26"/>
                <w:szCs w:val="26"/>
              </w:rPr>
            </w:pPr>
            <w:r w:rsidRPr="00371410">
              <w:rPr>
                <w:sz w:val="26"/>
                <w:szCs w:val="26"/>
              </w:rPr>
              <w:t xml:space="preserve">     УТВЕРЖДАЮ</w:t>
            </w:r>
          </w:p>
          <w:p w:rsidR="00320D52" w:rsidRPr="00371410" w:rsidRDefault="00320D52" w:rsidP="005200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Ректор</w:t>
            </w:r>
            <w:r w:rsidRPr="00371410">
              <w:rPr>
                <w:sz w:val="26"/>
                <w:szCs w:val="26"/>
              </w:rPr>
              <w:t xml:space="preserve"> </w:t>
            </w:r>
          </w:p>
          <w:p w:rsidR="00320D52" w:rsidRPr="00371410" w:rsidRDefault="00320D52" w:rsidP="005200AA">
            <w:pPr>
              <w:rPr>
                <w:sz w:val="26"/>
                <w:szCs w:val="26"/>
              </w:rPr>
            </w:pPr>
            <w:r w:rsidRPr="00371410">
              <w:rPr>
                <w:sz w:val="26"/>
                <w:szCs w:val="26"/>
              </w:rPr>
              <w:t xml:space="preserve">      ___________________</w:t>
            </w:r>
            <w:r w:rsidRPr="002E7CE4">
              <w:rPr>
                <w:sz w:val="28"/>
                <w:szCs w:val="28"/>
              </w:rPr>
              <w:t>Н.Н.Карякин</w:t>
            </w:r>
          </w:p>
          <w:p w:rsidR="00320D52" w:rsidRPr="00371410" w:rsidRDefault="00320D52" w:rsidP="005200AA">
            <w:pPr>
              <w:rPr>
                <w:sz w:val="22"/>
                <w:szCs w:val="22"/>
              </w:rPr>
            </w:pPr>
          </w:p>
          <w:p w:rsidR="00320D52" w:rsidRPr="00371410" w:rsidRDefault="00320D52" w:rsidP="00F476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" </w:t>
            </w:r>
            <w:r>
              <w:rPr>
                <w:sz w:val="26"/>
                <w:szCs w:val="26"/>
                <w:u w:val="single"/>
              </w:rPr>
              <w:t xml:space="preserve">22 </w:t>
            </w:r>
            <w:r w:rsidRPr="00371410">
              <w:rPr>
                <w:sz w:val="26"/>
                <w:szCs w:val="26"/>
              </w:rPr>
              <w:t xml:space="preserve">" </w:t>
            </w:r>
            <w:r w:rsidRPr="00F47635">
              <w:rPr>
                <w:sz w:val="26"/>
                <w:szCs w:val="26"/>
                <w:u w:val="single"/>
              </w:rPr>
              <w:t xml:space="preserve">ноября </w:t>
            </w:r>
            <w:r>
              <w:rPr>
                <w:sz w:val="26"/>
                <w:szCs w:val="26"/>
              </w:rPr>
              <w:t>2018</w:t>
            </w:r>
            <w:r w:rsidRPr="00371410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а</w:t>
            </w:r>
          </w:p>
        </w:tc>
      </w:tr>
    </w:tbl>
    <w:p w:rsidR="00320D52" w:rsidRDefault="00320D52" w:rsidP="00F87F0C">
      <w:pPr>
        <w:rPr>
          <w:sz w:val="16"/>
          <w:szCs w:val="16"/>
        </w:rPr>
      </w:pPr>
    </w:p>
    <w:tbl>
      <w:tblPr>
        <w:tblW w:w="960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3"/>
        <w:gridCol w:w="4207"/>
        <w:gridCol w:w="1000"/>
        <w:gridCol w:w="1500"/>
        <w:gridCol w:w="1800"/>
      </w:tblGrid>
      <w:tr w:rsidR="00320D52" w:rsidRPr="002966B8" w:rsidTr="001810DB">
        <w:trPr>
          <w:trHeight w:val="473"/>
        </w:trPr>
        <w:tc>
          <w:tcPr>
            <w:tcW w:w="1093" w:type="dxa"/>
          </w:tcPr>
          <w:p w:rsidR="00320D52" w:rsidRPr="002966B8" w:rsidRDefault="00320D52">
            <w:pPr>
              <w:pStyle w:val="Heading3"/>
              <w:rPr>
                <w:b w:val="0"/>
                <w:i w:val="0"/>
                <w:sz w:val="24"/>
                <w:szCs w:val="24"/>
              </w:rPr>
            </w:pPr>
            <w:r w:rsidRPr="002966B8">
              <w:rPr>
                <w:b w:val="0"/>
                <w:i w:val="0"/>
                <w:sz w:val="24"/>
                <w:szCs w:val="24"/>
              </w:rPr>
              <w:t>Индекс дела</w:t>
            </w:r>
          </w:p>
        </w:tc>
        <w:tc>
          <w:tcPr>
            <w:tcW w:w="4207" w:type="dxa"/>
          </w:tcPr>
          <w:p w:rsidR="00320D52" w:rsidRPr="002966B8" w:rsidRDefault="00320D52">
            <w:pPr>
              <w:jc w:val="center"/>
              <w:rPr>
                <w:sz w:val="24"/>
                <w:szCs w:val="24"/>
              </w:rPr>
            </w:pPr>
            <w:r w:rsidRPr="002966B8">
              <w:rPr>
                <w:sz w:val="24"/>
                <w:szCs w:val="24"/>
              </w:rPr>
              <w:t>Заголовок дела</w:t>
            </w:r>
          </w:p>
        </w:tc>
        <w:tc>
          <w:tcPr>
            <w:tcW w:w="1000" w:type="dxa"/>
          </w:tcPr>
          <w:p w:rsidR="00320D52" w:rsidRPr="002966B8" w:rsidRDefault="00320D52">
            <w:pPr>
              <w:jc w:val="center"/>
              <w:rPr>
                <w:sz w:val="24"/>
                <w:szCs w:val="24"/>
              </w:rPr>
            </w:pPr>
            <w:r w:rsidRPr="002966B8">
              <w:rPr>
                <w:sz w:val="24"/>
                <w:szCs w:val="24"/>
              </w:rPr>
              <w:t>Кол-во ед. хр.</w:t>
            </w:r>
          </w:p>
        </w:tc>
        <w:tc>
          <w:tcPr>
            <w:tcW w:w="1500" w:type="dxa"/>
          </w:tcPr>
          <w:p w:rsidR="00320D52" w:rsidRPr="002966B8" w:rsidRDefault="00320D52">
            <w:pPr>
              <w:jc w:val="center"/>
              <w:rPr>
                <w:sz w:val="24"/>
                <w:szCs w:val="24"/>
              </w:rPr>
            </w:pPr>
            <w:r w:rsidRPr="002966B8">
              <w:rPr>
                <w:sz w:val="24"/>
                <w:szCs w:val="24"/>
              </w:rPr>
              <w:t>Срок хранения и номер статей по перечню</w:t>
            </w:r>
          </w:p>
          <w:p w:rsidR="00320D52" w:rsidRPr="002966B8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20D52" w:rsidRPr="002966B8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</w:t>
            </w:r>
            <w:r w:rsidRPr="002966B8">
              <w:rPr>
                <w:sz w:val="24"/>
                <w:szCs w:val="24"/>
              </w:rPr>
              <w:t>чание</w:t>
            </w:r>
          </w:p>
        </w:tc>
      </w:tr>
      <w:tr w:rsidR="00320D52" w:rsidRPr="001810DB" w:rsidTr="001810DB">
        <w:tc>
          <w:tcPr>
            <w:tcW w:w="1093" w:type="dxa"/>
          </w:tcPr>
          <w:p w:rsidR="00320D52" w:rsidRPr="001810DB" w:rsidRDefault="00320D52">
            <w:pPr>
              <w:jc w:val="center"/>
              <w:rPr>
                <w:b/>
                <w:sz w:val="24"/>
                <w:szCs w:val="24"/>
              </w:rPr>
            </w:pPr>
            <w:r w:rsidRPr="001810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07" w:type="dxa"/>
          </w:tcPr>
          <w:p w:rsidR="00320D52" w:rsidRPr="001810DB" w:rsidRDefault="00320D52">
            <w:pPr>
              <w:jc w:val="center"/>
              <w:rPr>
                <w:b/>
                <w:sz w:val="24"/>
                <w:szCs w:val="24"/>
              </w:rPr>
            </w:pPr>
            <w:r w:rsidRPr="001810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320D52" w:rsidRPr="001810DB" w:rsidRDefault="00320D52">
            <w:pPr>
              <w:jc w:val="center"/>
              <w:rPr>
                <w:b/>
                <w:sz w:val="24"/>
                <w:szCs w:val="24"/>
              </w:rPr>
            </w:pPr>
            <w:r w:rsidRPr="001810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00" w:type="dxa"/>
          </w:tcPr>
          <w:p w:rsidR="00320D52" w:rsidRPr="001810DB" w:rsidRDefault="00320D52">
            <w:pPr>
              <w:jc w:val="center"/>
              <w:rPr>
                <w:b/>
                <w:sz w:val="24"/>
                <w:szCs w:val="24"/>
              </w:rPr>
            </w:pPr>
            <w:r w:rsidRPr="001810D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320D52" w:rsidRPr="001810DB" w:rsidRDefault="00320D52">
            <w:pPr>
              <w:jc w:val="center"/>
              <w:rPr>
                <w:b/>
                <w:sz w:val="24"/>
                <w:szCs w:val="24"/>
              </w:rPr>
            </w:pPr>
            <w:r w:rsidRPr="001810DB">
              <w:rPr>
                <w:b/>
                <w:sz w:val="24"/>
                <w:szCs w:val="24"/>
              </w:rPr>
              <w:t>5</w:t>
            </w:r>
          </w:p>
        </w:tc>
      </w:tr>
    </w:tbl>
    <w:p w:rsidR="00320D52" w:rsidRDefault="00320D52" w:rsidP="00F87F0C">
      <w:pPr>
        <w:jc w:val="center"/>
        <w:rPr>
          <w:sz w:val="16"/>
          <w:szCs w:val="16"/>
        </w:rPr>
      </w:pPr>
    </w:p>
    <w:p w:rsidR="00320D52" w:rsidRPr="00EC1D3B" w:rsidRDefault="00320D52" w:rsidP="00F87F0C">
      <w:pPr>
        <w:jc w:val="center"/>
        <w:rPr>
          <w:b/>
          <w:sz w:val="24"/>
          <w:szCs w:val="24"/>
          <w:u w:val="single"/>
        </w:rPr>
      </w:pPr>
      <w:r w:rsidRPr="00EC1D3B">
        <w:rPr>
          <w:b/>
          <w:sz w:val="24"/>
          <w:szCs w:val="24"/>
          <w:u w:val="single"/>
        </w:rPr>
        <w:t>01. КАНЦЕЛЯРИЯ</w:t>
      </w:r>
    </w:p>
    <w:p w:rsidR="00320D52" w:rsidRPr="0036324B" w:rsidRDefault="00320D52" w:rsidP="005200AA">
      <w:pPr>
        <w:jc w:val="center"/>
        <w:rPr>
          <w:sz w:val="16"/>
          <w:szCs w:val="16"/>
        </w:rPr>
      </w:pPr>
    </w:p>
    <w:tbl>
      <w:tblPr>
        <w:tblW w:w="9442" w:type="dxa"/>
        <w:jc w:val="center"/>
        <w:tblInd w:w="2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"/>
        <w:gridCol w:w="4253"/>
        <w:gridCol w:w="992"/>
        <w:gridCol w:w="1507"/>
        <w:gridCol w:w="1698"/>
      </w:tblGrid>
      <w:tr w:rsidR="00320D52" w:rsidTr="001810DB">
        <w:trPr>
          <w:trHeight w:val="663"/>
          <w:jc w:val="center"/>
        </w:trPr>
        <w:tc>
          <w:tcPr>
            <w:tcW w:w="992" w:type="dxa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01-01</w:t>
            </w:r>
          </w:p>
        </w:tc>
        <w:tc>
          <w:tcPr>
            <w:tcW w:w="4253" w:type="dxa"/>
          </w:tcPr>
          <w:p w:rsidR="00320D52" w:rsidRDefault="00320D52" w:rsidP="000B52FD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Министерства здравоохранения Российской Федерации. Копии</w:t>
            </w:r>
          </w:p>
        </w:tc>
        <w:tc>
          <w:tcPr>
            <w:tcW w:w="992" w:type="dxa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BE14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BE14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BE144A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C8185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C81857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63"/>
          <w:jc w:val="center"/>
        </w:trPr>
        <w:tc>
          <w:tcPr>
            <w:tcW w:w="992" w:type="dxa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01-02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канцелярии</w:t>
            </w:r>
          </w:p>
        </w:tc>
        <w:tc>
          <w:tcPr>
            <w:tcW w:w="992" w:type="dxa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63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363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1698" w:type="dxa"/>
          </w:tcPr>
          <w:p w:rsidR="00320D52" w:rsidRDefault="00320D52" w:rsidP="00C81857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Приказы ректора по основной деятельности</w:t>
            </w:r>
          </w:p>
          <w:p w:rsidR="00320D52" w:rsidRDefault="00320D52" w:rsidP="002205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  <w:p w:rsidR="00320D52" w:rsidRDefault="00320D52" w:rsidP="00363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19 а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55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01-04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ректора по личному составу студентов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19б</w:t>
            </w:r>
          </w:p>
        </w:tc>
        <w:tc>
          <w:tcPr>
            <w:tcW w:w="1698" w:type="dxa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55"/>
          <w:jc w:val="center"/>
        </w:trPr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01-05</w:t>
            </w:r>
          </w:p>
        </w:tc>
        <w:tc>
          <w:tcPr>
            <w:tcW w:w="4253" w:type="dxa"/>
          </w:tcPr>
          <w:p w:rsidR="00320D52" w:rsidRDefault="00320D52" w:rsidP="0038783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ректора по административно-хозяйственной деятельности</w:t>
            </w:r>
          </w:p>
        </w:tc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19 в</w:t>
            </w:r>
          </w:p>
          <w:p w:rsidR="00320D52" w:rsidRDefault="00320D52" w:rsidP="0038783A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55"/>
          <w:jc w:val="center"/>
        </w:trPr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01-06</w:t>
            </w:r>
          </w:p>
        </w:tc>
        <w:tc>
          <w:tcPr>
            <w:tcW w:w="4253" w:type="dxa"/>
          </w:tcPr>
          <w:p w:rsidR="00320D52" w:rsidRDefault="00320D52" w:rsidP="0038783A">
            <w:pPr>
              <w:rPr>
                <w:sz w:val="24"/>
              </w:rPr>
            </w:pPr>
            <w:r>
              <w:rPr>
                <w:sz w:val="24"/>
              </w:rPr>
              <w:t>Приказы ректора по финансовому обеспечению студентов, ординаторов, интернов и соискателей научных степеней</w:t>
            </w:r>
          </w:p>
          <w:p w:rsidR="00320D52" w:rsidRDefault="00320D52" w:rsidP="0038783A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1698" w:type="dxa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</w:tc>
      </w:tr>
      <w:tr w:rsidR="00320D52" w:rsidTr="001810DB">
        <w:trPr>
          <w:trHeight w:val="655"/>
          <w:jc w:val="center"/>
        </w:trPr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01-07</w:t>
            </w:r>
          </w:p>
        </w:tc>
        <w:tc>
          <w:tcPr>
            <w:tcW w:w="4253" w:type="dxa"/>
          </w:tcPr>
          <w:p w:rsidR="00320D52" w:rsidRDefault="00320D52" w:rsidP="0038783A">
            <w:pPr>
              <w:rPr>
                <w:sz w:val="24"/>
              </w:rPr>
            </w:pPr>
            <w:r>
              <w:rPr>
                <w:sz w:val="24"/>
              </w:rPr>
              <w:t>Приказы ректора по организационным вопросам</w:t>
            </w:r>
          </w:p>
        </w:tc>
        <w:tc>
          <w:tcPr>
            <w:tcW w:w="992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87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1698" w:type="dxa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</w:tc>
      </w:tr>
      <w:tr w:rsidR="00320D52" w:rsidTr="001810DB">
        <w:trPr>
          <w:trHeight w:val="892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Распоряжения ректора 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220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ст. 19 в</w:t>
            </w:r>
          </w:p>
          <w:p w:rsidR="00320D52" w:rsidRDefault="00320D52" w:rsidP="00220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892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регистрации распоряжений ректора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 лет</w:t>
            </w:r>
            <w:r>
              <w:rPr>
                <w:sz w:val="24"/>
              </w:rPr>
              <w:br/>
              <w:t>ст. 258 в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97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01-10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канцелярии. 2-й экз.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63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363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1486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01-11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1698" w:type="dxa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</w:t>
            </w:r>
            <w:smartTag w:uri="urn:schemas-microsoft-com:office:smarttags" w:element="metricconverter">
              <w:smartTagPr>
                <w:attr w:name="ProductID" w:val="3 л"/>
              </w:smartTagPr>
              <w:r>
                <w:rPr>
                  <w:i/>
                  <w:sz w:val="18"/>
                  <w:szCs w:val="18"/>
                </w:rPr>
                <w:t>3 л</w:t>
              </w:r>
            </w:smartTag>
            <w:r>
              <w:rPr>
                <w:i/>
                <w:sz w:val="18"/>
                <w:szCs w:val="18"/>
              </w:rPr>
              <w:t>. после передачи дел в архив или уничтожения учтенных по номенклатуре дел</w:t>
            </w:r>
          </w:p>
        </w:tc>
      </w:tr>
      <w:tr w:rsidR="00320D52" w:rsidTr="001810DB">
        <w:trPr>
          <w:trHeight w:val="747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01-12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входящей корреспонденции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  <w:r>
              <w:rPr>
                <w:sz w:val="24"/>
              </w:rPr>
              <w:br/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>
                <w:rPr>
                  <w:sz w:val="24"/>
                </w:rPr>
                <w:t>258 г</w:t>
              </w:r>
            </w:smartTag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875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01-13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доверенностей, выданных работникам для предоставления интересов академии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  <w:r>
              <w:rPr>
                <w:sz w:val="24"/>
              </w:rPr>
              <w:br/>
              <w:t>ст. 459 т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 завершения проверки (ревизии)</w:t>
            </w:r>
          </w:p>
        </w:tc>
      </w:tr>
      <w:tr w:rsidR="00320D52" w:rsidTr="001810DB">
        <w:trPr>
          <w:trHeight w:val="912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01-14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договоров по административно-хозяйственной деятельности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459 г"/>
              </w:smartTagPr>
              <w:r>
                <w:rPr>
                  <w:sz w:val="24"/>
                </w:rPr>
                <w:t>459 г</w:t>
              </w:r>
            </w:smartTag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окончания срока действия договора</w:t>
            </w:r>
          </w:p>
        </w:tc>
      </w:tr>
      <w:tr w:rsidR="00320D52" w:rsidTr="001810DB">
        <w:trPr>
          <w:trHeight w:val="728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01-15</w:t>
            </w:r>
          </w:p>
        </w:tc>
        <w:tc>
          <w:tcPr>
            <w:tcW w:w="4253" w:type="dxa"/>
          </w:tcPr>
          <w:p w:rsidR="00320D52" w:rsidRDefault="00320D52" w:rsidP="0075369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исходящей корреспонденции</w:t>
            </w:r>
          </w:p>
          <w:p w:rsidR="00320D52" w:rsidRDefault="00320D52" w:rsidP="00753697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 w:rsidP="00753697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363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  <w:r>
              <w:rPr>
                <w:sz w:val="24"/>
              </w:rPr>
              <w:br/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>
                <w:rPr>
                  <w:sz w:val="24"/>
                </w:rPr>
                <w:t>258 г</w:t>
              </w:r>
            </w:smartTag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729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01-16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обращений граждан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0A304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258 е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747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01-17</w:t>
            </w:r>
          </w:p>
        </w:tc>
        <w:tc>
          <w:tcPr>
            <w:tcW w:w="4253" w:type="dxa"/>
          </w:tcPr>
          <w:p w:rsidR="00320D52" w:rsidRDefault="00320D52" w:rsidP="0075369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Журнал регистрации приказов (распоряжений) по административно-хозяйственной деятельности </w:t>
            </w:r>
          </w:p>
          <w:p w:rsidR="00320D52" w:rsidRDefault="00320D52" w:rsidP="00753697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 w:rsidP="00753697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75369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  <w:r>
              <w:rPr>
                <w:sz w:val="24"/>
              </w:rPr>
              <w:br/>
              <w:t>ст. 258 в</w:t>
            </w:r>
          </w:p>
          <w:p w:rsidR="00320D52" w:rsidRDefault="00320D52" w:rsidP="00753697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433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01-18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 w:rsidRPr="00B872A6">
              <w:rPr>
                <w:sz w:val="24"/>
              </w:rPr>
              <w:t>Журнал регистрации приказов по основной деятельности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 а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Хранятся в академии. 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747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01-19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 w:rsidRPr="00B872A6">
              <w:rPr>
                <w:sz w:val="24"/>
              </w:rPr>
              <w:t>Журнал регистрации приказов</w:t>
            </w:r>
            <w:r>
              <w:rPr>
                <w:sz w:val="24"/>
              </w:rPr>
              <w:t xml:space="preserve"> ректора</w:t>
            </w:r>
            <w:r w:rsidRPr="00B872A6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личному составу студентов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258б</w:t>
            </w:r>
          </w:p>
        </w:tc>
        <w:tc>
          <w:tcPr>
            <w:tcW w:w="1698" w:type="dxa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617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01-20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выдачи печатей и штампов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BE14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  <w:r>
              <w:rPr>
                <w:sz w:val="24"/>
              </w:rPr>
              <w:br/>
              <w:t>ст. 777</w:t>
            </w: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trHeight w:val="1214"/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01-21</w:t>
            </w:r>
          </w:p>
        </w:tc>
        <w:tc>
          <w:tcPr>
            <w:tcW w:w="4253" w:type="dxa"/>
          </w:tcPr>
          <w:p w:rsidR="00320D52" w:rsidRDefault="00320D52" w:rsidP="002205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проверок, проводимых органами государственного контроля (надзора), органами муниципального надзора</w:t>
            </w:r>
          </w:p>
          <w:p w:rsidR="00320D52" w:rsidRDefault="00320D52" w:rsidP="0022050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176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01-22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Обращения граждан личного характера</w:t>
            </w:r>
          </w:p>
          <w:p w:rsidR="00320D52" w:rsidRDefault="00320D52">
            <w:pPr>
              <w:rPr>
                <w:sz w:val="24"/>
              </w:rPr>
            </w:pP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183 б</w:t>
            </w:r>
          </w:p>
          <w:p w:rsidR="00320D52" w:rsidRDefault="00320D52" w:rsidP="0022050C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01-23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регистрации приказов ректора по финансовому обеспечению студентов, ординаторов, интернов и соискателей научных степеней</w:t>
            </w:r>
          </w:p>
          <w:p w:rsidR="00320D52" w:rsidRDefault="00320D52">
            <w:pPr>
              <w:rPr>
                <w:sz w:val="24"/>
              </w:rPr>
            </w:pP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7C26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1698" w:type="dxa"/>
          </w:tcPr>
          <w:p w:rsidR="00320D52" w:rsidRDefault="00320D52" w:rsidP="007C263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01-24</w:t>
            </w:r>
          </w:p>
        </w:tc>
        <w:tc>
          <w:tcPr>
            <w:tcW w:w="4253" w:type="dxa"/>
          </w:tcPr>
          <w:p w:rsidR="00320D52" w:rsidRDefault="00320D52" w:rsidP="007C2636">
            <w:pPr>
              <w:rPr>
                <w:sz w:val="24"/>
              </w:rPr>
            </w:pPr>
            <w:r>
              <w:rPr>
                <w:sz w:val="24"/>
              </w:rPr>
              <w:t>Журнал регистрации приказов ректора по организационным вопросам</w:t>
            </w: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7C26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1698" w:type="dxa"/>
          </w:tcPr>
          <w:p w:rsidR="00320D52" w:rsidRDefault="00320D52" w:rsidP="007C263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  <w:p w:rsidR="00320D52" w:rsidRDefault="00320D52" w:rsidP="007C2636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01-25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A65D2D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7C2636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01-26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0243D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01-27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20243D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01-28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686A41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7C2636">
            <w:pPr>
              <w:rPr>
                <w:i/>
                <w:sz w:val="18"/>
                <w:szCs w:val="18"/>
              </w:rPr>
            </w:pPr>
          </w:p>
        </w:tc>
      </w:tr>
      <w:tr w:rsidR="00320D52" w:rsidTr="001810DB">
        <w:trPr>
          <w:jc w:val="center"/>
        </w:trPr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01-29</w:t>
            </w:r>
          </w:p>
        </w:tc>
        <w:tc>
          <w:tcPr>
            <w:tcW w:w="4253" w:type="dxa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</w:tcPr>
          <w:p w:rsidR="00320D52" w:rsidRDefault="00320D52" w:rsidP="00686A41">
            <w:pPr>
              <w:jc w:val="center"/>
              <w:rPr>
                <w:sz w:val="24"/>
              </w:rPr>
            </w:pPr>
          </w:p>
        </w:tc>
        <w:tc>
          <w:tcPr>
            <w:tcW w:w="1698" w:type="dxa"/>
          </w:tcPr>
          <w:p w:rsidR="00320D52" w:rsidRDefault="00320D52" w:rsidP="007C2636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EC1D3B" w:rsidRDefault="00320D52" w:rsidP="000A3044">
      <w:pPr>
        <w:jc w:val="center"/>
        <w:rPr>
          <w:b/>
          <w:sz w:val="24"/>
          <w:u w:val="single"/>
        </w:rPr>
      </w:pPr>
      <w:r>
        <w:br w:type="page"/>
      </w:r>
      <w:r w:rsidRPr="00EC1D3B">
        <w:rPr>
          <w:b/>
          <w:sz w:val="24"/>
          <w:u w:val="single"/>
        </w:rPr>
        <w:t>02. УЧЕБНЫЙ ОТДЕЛ</w:t>
      </w:r>
    </w:p>
    <w:p w:rsidR="00320D52" w:rsidRDefault="00320D52" w:rsidP="00EC1D3B">
      <w:pPr>
        <w:ind w:left="390"/>
        <w:jc w:val="center"/>
        <w:rPr>
          <w:b/>
          <w:sz w:val="24"/>
        </w:rPr>
      </w:pPr>
    </w:p>
    <w:tbl>
      <w:tblPr>
        <w:tblW w:w="5000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"/>
        <w:gridCol w:w="4190"/>
        <w:gridCol w:w="995"/>
        <w:gridCol w:w="1788"/>
        <w:gridCol w:w="1501"/>
      </w:tblGrid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02-01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Приказы, распоряжения Министерства здравоохранения и Минобразования РФ, относящиеся к деятельности академии 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02-02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государственных экзаменационных комиссий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5D7E9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  <w:r>
              <w:rPr>
                <w:sz w:val="24"/>
              </w:rPr>
              <w:br/>
              <w:t>ст. 18 в</w:t>
            </w:r>
          </w:p>
          <w:p w:rsidR="00320D52" w:rsidRDefault="00320D52" w:rsidP="005D7E9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02-03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распределению молодых специалистов лечебного факультета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5D7E9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5D7E9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670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02-04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распределению молодых специалистов педиатрического факультета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670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02-05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распределению молодых специалистов стоматологического факультета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670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02-06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распределению молодых специалистов медико-профилактического факультета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670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02-07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распределению молодых специалистов фармацевтического факультета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C533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670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02-08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учебного отдела. 2-й экз.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78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6355C2">
        <w:trPr>
          <w:trHeight w:val="661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02-09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Учебные планы и программы, разработанные в академии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5200A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5200A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711 а</w:t>
            </w: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02-10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статистические сведения по формам ВПО-1, 1-ВУЗ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C864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467 а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  <w:p w:rsidR="00320D52" w:rsidRDefault="00320D52">
            <w:pPr>
              <w:rPr>
                <w:sz w:val="18"/>
                <w:szCs w:val="18"/>
              </w:rPr>
            </w:pP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02-11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отчеты государственной аттестационной комиссии по факультетам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539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02-12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движению студентов</w:t>
            </w: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д</w:t>
            </w:r>
          </w:p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02-13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(приказы, списки из деканатов, характеристики) по утверждению именных стипендий. Списки стипендиатов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C864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  <w:r>
              <w:rPr>
                <w:sz w:val="24"/>
              </w:rPr>
              <w:br/>
              <w:t>ст. 735 а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443"/>
        </w:trPr>
        <w:tc>
          <w:tcPr>
            <w:tcW w:w="573" w:type="pct"/>
          </w:tcPr>
          <w:p w:rsidR="00320D52" w:rsidRPr="00A50A14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02-14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78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</w:t>
            </w:r>
            <w:smartTag w:uri="urn:schemas-microsoft-com:office:smarttags" w:element="metricconverter">
              <w:smartTagPr>
                <w:attr w:name="ProductID" w:val="3 л"/>
              </w:smartTagPr>
              <w:r>
                <w:rPr>
                  <w:i/>
                  <w:sz w:val="18"/>
                  <w:szCs w:val="18"/>
                </w:rPr>
                <w:t>3 л</w:t>
              </w:r>
            </w:smartTag>
            <w:r>
              <w:rPr>
                <w:i/>
                <w:sz w:val="18"/>
                <w:szCs w:val="18"/>
              </w:rPr>
              <w:t>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02-15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Министерством здравоохранения Российской Федерации и Министерством образования Российской Федерации по учебным вопросам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ЭПК 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33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02-16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организациями по служебным вопросам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ЭПК 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02-17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Расписание занятий</w:t>
            </w: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728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02-18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Внутривузовская переписка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441D9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ЭПК </w:t>
            </w:r>
          </w:p>
          <w:p w:rsidR="00320D52" w:rsidRDefault="00320D52" w:rsidP="00441D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  <w:p w:rsidR="00320D52" w:rsidRDefault="00320D52" w:rsidP="00441D9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02-19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(приказы по вопросам работы приемной комиссии, списки студентов, зачисленных на 1 курс и пр.) приемной комиссии. Копии</w:t>
            </w: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  <w:p w:rsidR="00320D52" w:rsidRDefault="00320D52" w:rsidP="00C864F2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441D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</w:t>
            </w: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 w:rsidRPr="00441D9C">
              <w:rPr>
                <w:i/>
                <w:sz w:val="18"/>
                <w:szCs w:val="18"/>
              </w:rPr>
              <w:t>1-й</w:t>
            </w:r>
            <w:r>
              <w:rPr>
                <w:i/>
                <w:sz w:val="18"/>
                <w:szCs w:val="18"/>
              </w:rPr>
              <w:t xml:space="preserve"> экз. в канцелярии.</w:t>
            </w:r>
          </w:p>
          <w:p w:rsidR="00320D52" w:rsidRPr="00441D9C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01-06</w:t>
            </w:r>
          </w:p>
        </w:tc>
      </w:tr>
      <w:tr w:rsidR="00320D52" w:rsidTr="006355C2">
        <w:trPr>
          <w:trHeight w:val="904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02-20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выдачи дубликатов дипломов и приложений к ним</w:t>
            </w: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916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02-21</w:t>
            </w:r>
          </w:p>
        </w:tc>
        <w:tc>
          <w:tcPr>
            <w:tcW w:w="2189" w:type="pct"/>
          </w:tcPr>
          <w:p w:rsidR="00320D52" w:rsidRDefault="00320D52" w:rsidP="00C864F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выдачи справок об обучении</w:t>
            </w: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A62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831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02-22</w:t>
            </w:r>
          </w:p>
        </w:tc>
        <w:tc>
          <w:tcPr>
            <w:tcW w:w="2189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выдачи дипломов выпускникам университета</w:t>
            </w:r>
          </w:p>
        </w:tc>
        <w:tc>
          <w:tcPr>
            <w:tcW w:w="520" w:type="pct"/>
          </w:tcPr>
          <w:p w:rsidR="00320D52" w:rsidRDefault="00320D52" w:rsidP="005D7E9C">
            <w:pPr>
              <w:jc w:val="both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A6288B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12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02-23</w:t>
            </w:r>
          </w:p>
        </w:tc>
        <w:tc>
          <w:tcPr>
            <w:tcW w:w="2189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Приказы ректора по учебным вопросам. Копии</w:t>
            </w: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3045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</w:t>
            </w:r>
          </w:p>
        </w:tc>
        <w:tc>
          <w:tcPr>
            <w:tcW w:w="784" w:type="pct"/>
          </w:tcPr>
          <w:p w:rsidR="00320D52" w:rsidRDefault="00320D52" w:rsidP="003045DD">
            <w:pPr>
              <w:rPr>
                <w:i/>
                <w:sz w:val="18"/>
                <w:szCs w:val="18"/>
              </w:rPr>
            </w:pPr>
            <w:r w:rsidRPr="00441D9C">
              <w:rPr>
                <w:i/>
                <w:sz w:val="18"/>
                <w:szCs w:val="18"/>
              </w:rPr>
              <w:t>1-й</w:t>
            </w:r>
            <w:r>
              <w:rPr>
                <w:i/>
                <w:sz w:val="18"/>
                <w:szCs w:val="18"/>
              </w:rPr>
              <w:t xml:space="preserve"> экз. в канцелярии.</w:t>
            </w:r>
          </w:p>
          <w:p w:rsidR="00320D52" w:rsidRDefault="00320D52" w:rsidP="003045D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01-06</w:t>
            </w:r>
          </w:p>
          <w:p w:rsidR="00320D52" w:rsidRDefault="00320D52" w:rsidP="003045DD">
            <w:pPr>
              <w:rPr>
                <w:i/>
                <w:sz w:val="18"/>
                <w:szCs w:val="18"/>
              </w:rPr>
            </w:pPr>
          </w:p>
          <w:p w:rsidR="00320D52" w:rsidRPr="00441D9C" w:rsidRDefault="00320D52" w:rsidP="003045DD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202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02-24</w:t>
            </w:r>
          </w:p>
        </w:tc>
        <w:tc>
          <w:tcPr>
            <w:tcW w:w="2189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ректората</w:t>
            </w: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6055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6055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б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у помощника ректора, передаются в архив</w:t>
            </w:r>
          </w:p>
          <w:p w:rsidR="00320D52" w:rsidRPr="0060559A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178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02-25</w:t>
            </w:r>
          </w:p>
        </w:tc>
        <w:tc>
          <w:tcPr>
            <w:tcW w:w="2189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78"/>
        </w:trPr>
        <w:tc>
          <w:tcPr>
            <w:tcW w:w="573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02-26</w:t>
            </w:r>
          </w:p>
        </w:tc>
        <w:tc>
          <w:tcPr>
            <w:tcW w:w="2189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Pr="00EC1D3B" w:rsidRDefault="00320D52" w:rsidP="00EC1D3B">
      <w:pPr>
        <w:jc w:val="center"/>
        <w:rPr>
          <w:sz w:val="27"/>
          <w:u w:val="single"/>
        </w:rPr>
      </w:pPr>
      <w:r>
        <w:rPr>
          <w:sz w:val="27"/>
        </w:rPr>
        <w:br w:type="page"/>
      </w:r>
      <w:r>
        <w:rPr>
          <w:b/>
          <w:sz w:val="24"/>
          <w:u w:val="single"/>
        </w:rPr>
        <w:t>03. УЧЕБНО-МЕТОДИЧЕСКОЕ</w:t>
      </w:r>
      <w:r w:rsidRPr="00EC1D3B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УПРАВЛЕНИЕ</w:t>
      </w:r>
    </w:p>
    <w:p w:rsidR="00320D52" w:rsidRPr="00EC1D3B" w:rsidRDefault="00320D52" w:rsidP="00F87F0C">
      <w:pPr>
        <w:jc w:val="center"/>
        <w:rPr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"/>
        <w:gridCol w:w="4301"/>
        <w:gridCol w:w="896"/>
        <w:gridCol w:w="1500"/>
        <w:gridCol w:w="1769"/>
      </w:tblGrid>
      <w:tr w:rsidR="00320D52" w:rsidTr="006355C2">
        <w:tc>
          <w:tcPr>
            <w:tcW w:w="530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271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Положение об учебно-методическом управлении. 2-й экз.</w:t>
            </w:r>
          </w:p>
        </w:tc>
        <w:tc>
          <w:tcPr>
            <w:tcW w:w="47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03-02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Центрального методического совета и документы к ним (доклады, справки, методические разработки)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03-03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цикловых методических комиссий и документы к ним (доклады, справки, методические разработки)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03-04</w:t>
            </w:r>
          </w:p>
        </w:tc>
        <w:tc>
          <w:tcPr>
            <w:tcW w:w="2271" w:type="pct"/>
          </w:tcPr>
          <w:p w:rsidR="00320D52" w:rsidRDefault="00320D52" w:rsidP="00D42B0E">
            <w:pPr>
              <w:rPr>
                <w:sz w:val="24"/>
              </w:rPr>
            </w:pPr>
            <w:r>
              <w:rPr>
                <w:sz w:val="24"/>
              </w:rPr>
              <w:t>Решения проблемных учебно-методических комиссий (ПУМК) и координационных учебно-методических советов (КУМС) ВУНМЦ Министерства здравоохранения РФ по учебно-методическим вопросам</w:t>
            </w:r>
          </w:p>
          <w:p w:rsidR="00320D52" w:rsidRDefault="00320D52" w:rsidP="00D42B0E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</w:tc>
        <w:tc>
          <w:tcPr>
            <w:tcW w:w="934" w:type="pct"/>
          </w:tcPr>
          <w:p w:rsidR="00320D52" w:rsidRDefault="00320D52" w:rsidP="00D42B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Присланные для сведения – до минования надобности (не менее 1-го года)</w:t>
            </w:r>
          </w:p>
        </w:tc>
      </w:tr>
      <w:tr w:rsidR="00320D52" w:rsidTr="006355C2">
        <w:trPr>
          <w:trHeight w:val="70"/>
        </w:trPr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 w:rsidRPr="00CF5524">
              <w:rPr>
                <w:sz w:val="24"/>
              </w:rPr>
              <w:t>0</w:t>
            </w:r>
            <w:r>
              <w:rPr>
                <w:sz w:val="24"/>
              </w:rPr>
              <w:t>3</w:t>
            </w:r>
            <w:r w:rsidRPr="00CF5524">
              <w:rPr>
                <w:sz w:val="24"/>
              </w:rPr>
              <w:t>-</w:t>
            </w:r>
            <w:r>
              <w:rPr>
                <w:sz w:val="24"/>
              </w:rPr>
              <w:t>05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учебно-методического управления. 2-й экз.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3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6355C2">
        <w:trPr>
          <w:trHeight w:val="70"/>
        </w:trPr>
        <w:tc>
          <w:tcPr>
            <w:tcW w:w="530" w:type="pct"/>
          </w:tcPr>
          <w:p w:rsidR="00320D52" w:rsidRPr="00CF5524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03-06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Годовой план работы университета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BF531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  <w:r>
              <w:rPr>
                <w:sz w:val="24"/>
              </w:rPr>
              <w:br/>
              <w:t>ст. 285 а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03-07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Годовой план учебно-методической работы университета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  <w:r>
              <w:rPr>
                <w:sz w:val="24"/>
              </w:rPr>
              <w:br/>
              <w:t>ст. 285 а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03-08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Годовые планы работы кафедр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700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ст. 290</w:t>
            </w: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отсутствии годовых планов работы организации – пост.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03-09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Паспорт академии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Pr="00664B8B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03-10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3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Pr="00664B8B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03-11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Бланки тестирования аккредитации выпускников ФГБОУ ВО «ПИМУ»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</w:tc>
        <w:tc>
          <w:tcPr>
            <w:tcW w:w="934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03-12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Чек-листы 2 этапа аккредитации выпускников ФГБОУ ВО «ПИМУ»</w:t>
            </w: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</w:tc>
        <w:tc>
          <w:tcPr>
            <w:tcW w:w="934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03-13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Листы с заданиями 3 этапа аккредитации выпускников ФГБОУ ВО «ПИМУ»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</w:tc>
        <w:tc>
          <w:tcPr>
            <w:tcW w:w="934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03-14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аккредитационных комиссий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</w:tc>
        <w:tc>
          <w:tcPr>
            <w:tcW w:w="934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</w:tc>
      </w:tr>
      <w:tr w:rsidR="00320D52" w:rsidTr="006355C2">
        <w:tc>
          <w:tcPr>
            <w:tcW w:w="530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03-15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Pr="00664B8B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03-16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30" w:type="pct"/>
          </w:tcPr>
          <w:p w:rsidR="00320D52" w:rsidRPr="00664B8B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03-17</w:t>
            </w:r>
          </w:p>
        </w:tc>
        <w:tc>
          <w:tcPr>
            <w:tcW w:w="2271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7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51AF4">
            <w:pPr>
              <w:jc w:val="center"/>
              <w:rPr>
                <w:sz w:val="24"/>
              </w:rPr>
            </w:pPr>
          </w:p>
        </w:tc>
        <w:tc>
          <w:tcPr>
            <w:tcW w:w="93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EC1D3B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  <w:r w:rsidRPr="00EC1D3B">
        <w:rPr>
          <w:b/>
          <w:sz w:val="24"/>
          <w:u w:val="single"/>
        </w:rPr>
        <w:t xml:space="preserve">04. ОТДЕЛ </w:t>
      </w:r>
      <w:r>
        <w:rPr>
          <w:b/>
          <w:sz w:val="24"/>
          <w:u w:val="single"/>
        </w:rPr>
        <w:t>ПРОФОРИЕНТАЦИИ И РАБОТЫ С АБИТУРИЕНТАМИ</w:t>
      </w:r>
    </w:p>
    <w:p w:rsidR="00320D52" w:rsidRPr="00EC1D3B" w:rsidRDefault="00320D52" w:rsidP="00590FCF">
      <w:pPr>
        <w:jc w:val="center"/>
        <w:rPr>
          <w:sz w:val="24"/>
          <w:szCs w:val="24"/>
        </w:rPr>
      </w:pPr>
    </w:p>
    <w:tbl>
      <w:tblPr>
        <w:tblW w:w="4999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198"/>
        <w:gridCol w:w="1001"/>
        <w:gridCol w:w="1500"/>
        <w:gridCol w:w="1768"/>
      </w:tblGrid>
      <w:tr w:rsidR="00320D52" w:rsidTr="006355C2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Pr="00664B8B">
              <w:rPr>
                <w:sz w:val="24"/>
              </w:rPr>
              <w:t>-0</w:t>
            </w:r>
            <w:r>
              <w:rPr>
                <w:sz w:val="24"/>
              </w:rPr>
              <w:t>1</w:t>
            </w:r>
          </w:p>
        </w:tc>
        <w:tc>
          <w:tcPr>
            <w:tcW w:w="2194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Положение об отделе профориентации и работы с абитуриентами. 2-й экз.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70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>
              <w:rPr>
                <w:sz w:val="24"/>
                <w:lang w:val="en-US"/>
              </w:rPr>
              <w:t>-0</w:t>
            </w:r>
            <w:r>
              <w:rPr>
                <w:sz w:val="24"/>
              </w:rPr>
              <w:t>2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 профориентации и работы с абитуриентами. 2-й экз.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04-03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Годовые отчеты о работе отдела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04-04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Расписание занятий учащихся школ, лицеев и подготовительных курсов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728</w:t>
            </w:r>
          </w:p>
          <w:p w:rsidR="00320D52" w:rsidRDefault="00320D52" w:rsidP="00EC1D3B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04-05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4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04-06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C1D3B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04-07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04-08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ind w:left="390"/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:rsidR="00320D52" w:rsidRDefault="00320D52" w:rsidP="002E7CE4">
      <w:pPr>
        <w:ind w:left="390"/>
        <w:jc w:val="center"/>
        <w:rPr>
          <w:b/>
          <w:sz w:val="24"/>
          <w:u w:val="single"/>
        </w:rPr>
      </w:pPr>
      <w:r w:rsidRPr="00EC1D3B">
        <w:rPr>
          <w:b/>
          <w:sz w:val="24"/>
          <w:u w:val="single"/>
        </w:rPr>
        <w:t xml:space="preserve">05. </w:t>
      </w:r>
      <w:r>
        <w:rPr>
          <w:b/>
          <w:sz w:val="24"/>
          <w:u w:val="single"/>
        </w:rPr>
        <w:t>ПРИЕМНАЯ КОМИССИИЯ</w:t>
      </w:r>
    </w:p>
    <w:p w:rsidR="00320D52" w:rsidRPr="00EC1D3B" w:rsidRDefault="00320D52" w:rsidP="002E7CE4">
      <w:pPr>
        <w:ind w:left="390"/>
        <w:jc w:val="center"/>
        <w:rPr>
          <w:sz w:val="24"/>
          <w:szCs w:val="24"/>
        </w:rPr>
      </w:pPr>
    </w:p>
    <w:tbl>
      <w:tblPr>
        <w:tblW w:w="4999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198"/>
        <w:gridCol w:w="1001"/>
        <w:gridCol w:w="1500"/>
        <w:gridCol w:w="1768"/>
      </w:tblGrid>
      <w:tr w:rsidR="00320D52" w:rsidTr="006355C2">
        <w:trPr>
          <w:trHeight w:val="1443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05-01</w:t>
            </w:r>
          </w:p>
        </w:tc>
        <w:tc>
          <w:tcPr>
            <w:tcW w:w="2194" w:type="pct"/>
          </w:tcPr>
          <w:p w:rsidR="00320D52" w:rsidRPr="006E1E5C" w:rsidRDefault="00320D52">
            <w:pPr>
              <w:rPr>
                <w:sz w:val="24"/>
              </w:rPr>
            </w:pPr>
            <w:r>
              <w:rPr>
                <w:sz w:val="24"/>
              </w:rPr>
              <w:t>Приказы, распоряжения государственных органов и вышестоящих организаций, относящиеся к деятельности университета. Копии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1443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05-02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Положение о приемной комиссии. 2-й экз.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04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C04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C04300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C0430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1443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05-03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Положение об экзаменационной комиссии. 2-й экз.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года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б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замены новыми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1443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05-04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Положение об апелляционной комиссии. 2-й экз.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года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б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замены новыми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1848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05-05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приемной комиссии по зачислению абитуриентов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Пост. 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Pr="000F0321" w:rsidRDefault="00320D52">
            <w:pPr>
              <w:rPr>
                <w:sz w:val="16"/>
                <w:szCs w:val="16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564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05-06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План приема абитуриентов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 (1)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285 а</w:t>
            </w:r>
          </w:p>
          <w:p w:rsidR="00320D52" w:rsidRPr="000F0321" w:rsidRDefault="00320D52" w:rsidP="006E1E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В других организациях – до минования надобности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243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05-07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Годовой отчет о работе приемной комиссии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Pr="000F0321" w:rsidRDefault="00320D52" w:rsidP="006E1E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Прилагается к протоколам заседаний Ученого Совета академии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1455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05-08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05-09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Экзаменационные ведомости по предметам абитуриентов</w:t>
            </w:r>
          </w:p>
          <w:p w:rsidR="00320D52" w:rsidRDefault="00320D52">
            <w:pPr>
              <w:rPr>
                <w:sz w:val="16"/>
                <w:szCs w:val="16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687F83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окончания академии или выбытия из нее</w:t>
            </w:r>
          </w:p>
          <w:p w:rsidR="00320D52" w:rsidRDefault="00320D52" w:rsidP="00687F8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  <w:p w:rsidR="00320D52" w:rsidRDefault="00320D52">
            <w:pPr>
              <w:rPr>
                <w:i/>
                <w:sz w:val="16"/>
                <w:szCs w:val="16"/>
              </w:rPr>
            </w:pPr>
          </w:p>
          <w:p w:rsidR="00320D52" w:rsidRPr="000F0321" w:rsidRDefault="00320D52">
            <w:pPr>
              <w:rPr>
                <w:i/>
                <w:sz w:val="16"/>
                <w:szCs w:val="16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05-10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Экзаменационные билеты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1 </w:t>
            </w:r>
            <w:r>
              <w:rPr>
                <w:sz w:val="24"/>
              </w:rPr>
              <w:t>год</w:t>
            </w:r>
          </w:p>
          <w:p w:rsidR="00320D52" w:rsidRDefault="00320D52" w:rsidP="00687F83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687F8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  <w:p w:rsidR="00320D52" w:rsidRDefault="00320D52" w:rsidP="006E1E5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292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05-11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Личные дела абитуриентов, не прошедших по конкурсу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6E1E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4" w:type="pct"/>
          </w:tcPr>
          <w:p w:rsidR="00320D52" w:rsidRDefault="00320D52" w:rsidP="006E1E5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После изъятия личных документов. Не востребованные личные документы – </w:t>
            </w:r>
          </w:p>
          <w:p w:rsidR="00320D52" w:rsidRDefault="00320D52" w:rsidP="006E1E5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75 л.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05-12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Книга регистрации документов, принятых от абитуриентов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6E1E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4" w:type="pct"/>
          </w:tcPr>
          <w:p w:rsidR="00320D52" w:rsidRDefault="00320D52" w:rsidP="006E1E5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05-13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05-14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05-15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b/>
          <w:sz w:val="24"/>
          <w:u w:val="single"/>
        </w:rPr>
      </w:pPr>
    </w:p>
    <w:p w:rsidR="00320D52" w:rsidRPr="006E1E5C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  <w:r w:rsidRPr="006E1E5C">
        <w:rPr>
          <w:b/>
          <w:sz w:val="24"/>
          <w:u w:val="single"/>
        </w:rPr>
        <w:t>06. УЧЕНЫЙ СОВЕТ</w:t>
      </w:r>
    </w:p>
    <w:p w:rsidR="00320D52" w:rsidRPr="000B52FD" w:rsidRDefault="00320D52" w:rsidP="00F87F0C">
      <w:pPr>
        <w:jc w:val="center"/>
        <w:rPr>
          <w:sz w:val="16"/>
          <w:szCs w:val="16"/>
        </w:rPr>
      </w:pPr>
    </w:p>
    <w:tbl>
      <w:tblPr>
        <w:tblW w:w="4999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198"/>
        <w:gridCol w:w="1001"/>
        <w:gridCol w:w="1500"/>
        <w:gridCol w:w="1768"/>
      </w:tblGrid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06-01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Положение об Ученом Совете 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06-02</w:t>
            </w:r>
          </w:p>
        </w:tc>
        <w:tc>
          <w:tcPr>
            <w:tcW w:w="2194" w:type="pct"/>
          </w:tcPr>
          <w:p w:rsidR="00320D52" w:rsidRDefault="00320D52" w:rsidP="00307A27">
            <w:pPr>
              <w:pStyle w:val="Heading6"/>
              <w:jc w:val="both"/>
            </w:pPr>
            <w:r>
              <w:t>Протоколы заседаний Ученого Совета университета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B52F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  <w:p w:rsidR="00320D52" w:rsidRDefault="00320D52" w:rsidP="000B52FD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06-03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общих собраний педагогических работников, научных работников, а также представителей других категорий работников и обучающихся университета (Конференции)</w:t>
            </w:r>
          </w:p>
          <w:p w:rsidR="00320D52" w:rsidRDefault="00320D52" w:rsidP="00307A27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885F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  <w:p w:rsidR="00320D52" w:rsidRDefault="00320D52" w:rsidP="00885FAE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06-04</w:t>
            </w:r>
          </w:p>
        </w:tc>
        <w:tc>
          <w:tcPr>
            <w:tcW w:w="2194" w:type="pct"/>
          </w:tcPr>
          <w:p w:rsidR="00320D52" w:rsidRDefault="00320D52" w:rsidP="000B52FD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работников представленные в Федеральную службу по надзору в сфере образования и науки на соискание звания</w:t>
            </w:r>
          </w:p>
          <w:p w:rsidR="00320D52" w:rsidRDefault="00320D52" w:rsidP="000B52FD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10-07</w:t>
            </w:r>
            <w:r>
              <w:rPr>
                <w:rStyle w:val="FootnoteReference"/>
                <w:sz w:val="24"/>
              </w:rPr>
              <w:footnoteReference w:customMarkFollows="1" w:id="2"/>
              <w:t>***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06-05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Внешние отзывы на диссертации (университет – ведущее учреждение)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 ЭК академии от 04</w:t>
            </w:r>
            <w:r w:rsidRPr="003129FD">
              <w:rPr>
                <w:i/>
                <w:sz w:val="18"/>
                <w:szCs w:val="18"/>
              </w:rPr>
              <w:t>.0</w:t>
            </w:r>
            <w:r>
              <w:rPr>
                <w:i/>
                <w:sz w:val="18"/>
                <w:szCs w:val="18"/>
              </w:rPr>
              <w:t>4</w:t>
            </w:r>
            <w:r w:rsidRPr="003129FD">
              <w:rPr>
                <w:i/>
                <w:sz w:val="18"/>
                <w:szCs w:val="18"/>
              </w:rPr>
              <w:t>.201</w:t>
            </w:r>
            <w:r>
              <w:rPr>
                <w:i/>
                <w:sz w:val="18"/>
                <w:szCs w:val="18"/>
              </w:rPr>
              <w:t>1  № 13</w:t>
            </w: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06-06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Ученого Совета университета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B52F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285 а</w:t>
            </w: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 w:rsidRPr="003129FD">
              <w:rPr>
                <w:i/>
                <w:sz w:val="18"/>
                <w:szCs w:val="18"/>
              </w:rPr>
              <w:t>Входит в состав плана работы академии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03-06</w:t>
            </w:r>
          </w:p>
          <w:p w:rsidR="00320D52" w:rsidRPr="003129FD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RPr="003E406E" w:rsidTr="00A66314">
        <w:tc>
          <w:tcPr>
            <w:tcW w:w="575" w:type="pct"/>
          </w:tcPr>
          <w:p w:rsidR="00320D52" w:rsidRPr="00BE27D3" w:rsidRDefault="00320D52">
            <w:pPr>
              <w:jc w:val="center"/>
              <w:rPr>
                <w:sz w:val="24"/>
              </w:rPr>
            </w:pPr>
            <w:r w:rsidRPr="00BE27D3">
              <w:rPr>
                <w:sz w:val="24"/>
              </w:rPr>
              <w:t>06-07</w:t>
            </w:r>
          </w:p>
        </w:tc>
        <w:tc>
          <w:tcPr>
            <w:tcW w:w="2194" w:type="pct"/>
          </w:tcPr>
          <w:p w:rsidR="00320D52" w:rsidRPr="00BE27D3" w:rsidRDefault="00320D52" w:rsidP="00307A27">
            <w:pPr>
              <w:jc w:val="both"/>
              <w:rPr>
                <w:sz w:val="24"/>
              </w:rPr>
            </w:pPr>
            <w:r w:rsidRPr="00BE27D3">
              <w:rPr>
                <w:sz w:val="24"/>
              </w:rPr>
              <w:t xml:space="preserve">Отчеты об использовании творческих отпусков работниками </w:t>
            </w:r>
            <w:r>
              <w:rPr>
                <w:sz w:val="24"/>
              </w:rPr>
              <w:t>университета</w:t>
            </w:r>
          </w:p>
        </w:tc>
        <w:tc>
          <w:tcPr>
            <w:tcW w:w="523" w:type="pct"/>
          </w:tcPr>
          <w:p w:rsidR="00320D52" w:rsidRPr="00BE27D3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B52FD">
            <w:pPr>
              <w:jc w:val="center"/>
              <w:rPr>
                <w:sz w:val="24"/>
              </w:rPr>
            </w:pPr>
            <w:r w:rsidRPr="00BE27D3">
              <w:rPr>
                <w:sz w:val="24"/>
              </w:rPr>
              <w:t xml:space="preserve">5 лет ЭПК </w:t>
            </w:r>
            <w:r w:rsidRPr="00BE27D3">
              <w:rPr>
                <w:sz w:val="24"/>
              </w:rPr>
              <w:br/>
              <w:t>ст. 669</w:t>
            </w:r>
          </w:p>
          <w:p w:rsidR="00320D52" w:rsidRPr="003E406E" w:rsidRDefault="00320D52" w:rsidP="000B52FD">
            <w:pPr>
              <w:jc w:val="center"/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06-08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сдачи-приемки документов в архив университета и др.) по работе с архивом университета</w:t>
            </w:r>
          </w:p>
          <w:p w:rsidR="00320D52" w:rsidRDefault="00320D52" w:rsidP="00307A27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4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06-09</w:t>
            </w:r>
          </w:p>
        </w:tc>
        <w:tc>
          <w:tcPr>
            <w:tcW w:w="2194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Утвержденный список членов Ученого Совета университета и изменения к нему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B52F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685 а</w:t>
            </w:r>
          </w:p>
        </w:tc>
        <w:tc>
          <w:tcPr>
            <w:tcW w:w="924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Прилагае</w:t>
            </w:r>
            <w:r w:rsidRPr="003129FD">
              <w:rPr>
                <w:i/>
                <w:sz w:val="18"/>
                <w:szCs w:val="18"/>
              </w:rPr>
              <w:t>тся к каждому протоколу Ученого совета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  <w:p w:rsidR="00320D52" w:rsidRPr="003129FD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06-10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Бюллетени тайного голосования Ученого совета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2A0DB1" w:rsidRDefault="00320D52" w:rsidP="002A0DB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924" w:type="pct"/>
          </w:tcPr>
          <w:p w:rsidR="00320D52" w:rsidRDefault="00320D52" w:rsidP="007E326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129FD" w:rsidRDefault="00320D52" w:rsidP="00434FDD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06-11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Бюллетени тайного голосования по выборам ректора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2A0DB1" w:rsidRDefault="00320D52" w:rsidP="00885FAE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 лет ЭК</w:t>
            </w:r>
            <w:r w:rsidRPr="008E3A4B">
              <w:rPr>
                <w:rStyle w:val="FootnoteReference"/>
                <w:sz w:val="24"/>
                <w:szCs w:val="24"/>
              </w:rPr>
              <w:footnoteReference w:customMarkFollows="1" w:id="3"/>
              <w:sym w:font="Symbol" w:char="F02A"/>
            </w:r>
          </w:p>
        </w:tc>
        <w:tc>
          <w:tcPr>
            <w:tcW w:w="924" w:type="pct"/>
          </w:tcPr>
          <w:p w:rsidR="00320D52" w:rsidRDefault="00320D52" w:rsidP="007E326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7F6F85">
            <w:pPr>
              <w:rPr>
                <w:i/>
                <w:sz w:val="18"/>
                <w:szCs w:val="18"/>
              </w:rPr>
            </w:pPr>
            <w:r w:rsidRPr="003129FD">
              <w:rPr>
                <w:i/>
                <w:sz w:val="18"/>
                <w:szCs w:val="18"/>
              </w:rPr>
              <w:t>Хранится у помощника президента</w:t>
            </w:r>
          </w:p>
          <w:p w:rsidR="00320D52" w:rsidRPr="003129FD" w:rsidRDefault="00320D52" w:rsidP="007F6F85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06-12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3129FD" w:rsidRDefault="00320D52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06-13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D75E59" w:rsidRDefault="00320D52">
            <w:pPr>
              <w:rPr>
                <w:sz w:val="16"/>
                <w:szCs w:val="16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06-14</w:t>
            </w:r>
          </w:p>
        </w:tc>
        <w:tc>
          <w:tcPr>
            <w:tcW w:w="219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4" w:type="pct"/>
          </w:tcPr>
          <w:p w:rsidR="00320D52" w:rsidRPr="00D75E59" w:rsidRDefault="00320D52">
            <w:pPr>
              <w:rPr>
                <w:sz w:val="16"/>
                <w:szCs w:val="16"/>
              </w:rPr>
            </w:pPr>
          </w:p>
        </w:tc>
      </w:tr>
    </w:tbl>
    <w:p w:rsidR="00320D52" w:rsidRDefault="00320D52" w:rsidP="006E1E5C">
      <w:pPr>
        <w:pStyle w:val="BodyText"/>
        <w:rPr>
          <w:u w:val="single"/>
        </w:rPr>
      </w:pPr>
    </w:p>
    <w:p w:rsidR="00320D52" w:rsidRDefault="00320D52" w:rsidP="006E1E5C">
      <w:pPr>
        <w:pStyle w:val="BodyText"/>
        <w:rPr>
          <w:u w:val="single"/>
        </w:rPr>
      </w:pPr>
      <w:r>
        <w:rPr>
          <w:u w:val="single"/>
        </w:rPr>
        <w:br w:type="page"/>
      </w:r>
      <w:r w:rsidRPr="006E1E5C">
        <w:rPr>
          <w:u w:val="single"/>
        </w:rPr>
        <w:t xml:space="preserve">07-10. ДЕКАНАТЫ ПЕДИАТРИЧЕСКОГО, МЕДИКО-ПРОФИЛАКТИЧЕСКОГО, </w:t>
      </w:r>
      <w:r w:rsidRPr="006E1E5C">
        <w:rPr>
          <w:u w:val="single"/>
        </w:rPr>
        <w:br/>
        <w:t>ЛЕЧЕБНОГО, СТОМАТОЛОГИЧЕСКОГО ФАКУЛЬТЕТОВ</w:t>
      </w:r>
    </w:p>
    <w:p w:rsidR="00320D52" w:rsidRPr="00077BFE" w:rsidRDefault="00320D52" w:rsidP="00F87F0C">
      <w:pPr>
        <w:jc w:val="center"/>
        <w:rPr>
          <w:sz w:val="24"/>
          <w:szCs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0"/>
        <w:gridCol w:w="1764"/>
      </w:tblGrid>
      <w:tr w:rsidR="00320D52" w:rsidTr="00A66314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07-10</w:t>
            </w:r>
          </w:p>
          <w:p w:rsidR="00320D52" w:rsidRPr="009121DA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-01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факультете. 2-й экз.</w:t>
            </w:r>
          </w:p>
        </w:tc>
        <w:tc>
          <w:tcPr>
            <w:tcW w:w="523" w:type="pct"/>
          </w:tcPr>
          <w:p w:rsidR="00320D52" w:rsidRPr="005D5951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A66314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-02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Ученого Совета факультета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A66314">
        <w:trPr>
          <w:trHeight w:val="70"/>
        </w:trPr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 w:rsidRPr="001C7364">
              <w:rPr>
                <w:sz w:val="24"/>
              </w:rPr>
              <w:t>-</w:t>
            </w:r>
            <w:r>
              <w:rPr>
                <w:sz w:val="24"/>
              </w:rPr>
              <w:t>03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деканата. 2-й экз.</w:t>
            </w:r>
          </w:p>
        </w:tc>
        <w:tc>
          <w:tcPr>
            <w:tcW w:w="523" w:type="pct"/>
          </w:tcPr>
          <w:p w:rsidR="00320D52" w:rsidRPr="00501ADC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2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-04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отчеты о работе ГАК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464 б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9A36B4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Передаются в учебный отдел</w:t>
            </w:r>
          </w:p>
        </w:tc>
      </w:tr>
      <w:tr w:rsidR="00320D52" w:rsidTr="00A66314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-05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307A27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2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-06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Семестровый зачетный журнал академической успеваемости студентов с 1 по 6 курс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307A2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-07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семестровые журналы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9A36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9A36B4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307A2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-08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Ведомость о зачете цикла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9A36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9A36B4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-09</w:t>
            </w:r>
          </w:p>
        </w:tc>
        <w:tc>
          <w:tcPr>
            <w:tcW w:w="2196" w:type="pct"/>
          </w:tcPr>
          <w:p w:rsidR="00320D52" w:rsidRDefault="00320D52" w:rsidP="009A36B4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семестровые ведомости</w:t>
            </w:r>
          </w:p>
        </w:tc>
        <w:tc>
          <w:tcPr>
            <w:tcW w:w="523" w:type="pct"/>
          </w:tcPr>
          <w:p w:rsidR="00320D52" w:rsidRDefault="00320D52" w:rsidP="009A36B4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06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006772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9A36B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9A36B4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студентов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</w:tc>
        <w:tc>
          <w:tcPr>
            <w:tcW w:w="922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50 лет Федеральный закон от 02.03.2016 № 43-ФЗ</w:t>
            </w: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-11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Оправдательные документы о пропуске занятий (справки о болезни)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6E1E5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-12</w:t>
            </w:r>
          </w:p>
        </w:tc>
        <w:tc>
          <w:tcPr>
            <w:tcW w:w="2196" w:type="pct"/>
          </w:tcPr>
          <w:p w:rsidR="00320D52" w:rsidRDefault="00320D52" w:rsidP="00307A27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Учебные карточки студентов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2542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695 б</w:t>
            </w:r>
          </w:p>
        </w:tc>
        <w:tc>
          <w:tcPr>
            <w:tcW w:w="922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в личных делах студентов</w:t>
            </w: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-13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sz w:val="24"/>
              </w:rPr>
            </w:pPr>
            <w:r w:rsidRPr="007E2E03">
              <w:rPr>
                <w:sz w:val="24"/>
              </w:rPr>
              <w:t>Справки</w:t>
            </w:r>
            <w:r>
              <w:rPr>
                <w:sz w:val="24"/>
              </w:rPr>
              <w:t xml:space="preserve"> о назначении социальной стипендии малоимущим, сиротам, инвалидам</w:t>
            </w:r>
          </w:p>
          <w:p w:rsidR="00320D52" w:rsidRPr="007E2E03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7E2E03">
            <w:pPr>
              <w:jc w:val="center"/>
              <w:rPr>
                <w:sz w:val="24"/>
              </w:rPr>
            </w:pPr>
            <w:r w:rsidRPr="007E2E03">
              <w:rPr>
                <w:sz w:val="24"/>
              </w:rPr>
              <w:t>1 год</w:t>
            </w:r>
          </w:p>
          <w:p w:rsidR="00320D52" w:rsidRPr="007E2E03" w:rsidRDefault="00320D52" w:rsidP="007E2E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2" w:type="pct"/>
          </w:tcPr>
          <w:p w:rsidR="00320D52" w:rsidRDefault="00320D52" w:rsidP="001A0CA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20.09.2011 г. № 23</w:t>
            </w:r>
          </w:p>
          <w:p w:rsidR="00320D52" w:rsidRDefault="00320D52" w:rsidP="001A0CA0">
            <w:pPr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-14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sz w:val="24"/>
              </w:rPr>
            </w:pPr>
            <w:r w:rsidRPr="00C42358">
              <w:rPr>
                <w:sz w:val="24"/>
              </w:rPr>
              <w:t xml:space="preserve">Журнал регистрации </w:t>
            </w:r>
            <w:r>
              <w:rPr>
                <w:sz w:val="24"/>
              </w:rPr>
              <w:t>выдачи свидетельств об аккредитации специалиста</w:t>
            </w:r>
          </w:p>
          <w:p w:rsidR="00320D52" w:rsidRPr="00C42358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42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C4235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2" w:type="pct"/>
          </w:tcPr>
          <w:p w:rsidR="00320D52" w:rsidRDefault="00320D52" w:rsidP="00C4235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20.09.2011 г. № 23</w:t>
            </w:r>
          </w:p>
          <w:p w:rsidR="00320D52" w:rsidRPr="00C42358" w:rsidRDefault="00320D52" w:rsidP="00C42358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-15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b/>
                <w:sz w:val="18"/>
                <w:szCs w:val="18"/>
              </w:rPr>
            </w:pPr>
          </w:p>
        </w:tc>
      </w:tr>
      <w:tr w:rsidR="00320D52" w:rsidTr="00A66314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-16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b/>
                <w:sz w:val="18"/>
                <w:szCs w:val="18"/>
              </w:rPr>
            </w:pPr>
          </w:p>
        </w:tc>
      </w:tr>
    </w:tbl>
    <w:p w:rsidR="00320D52" w:rsidRDefault="00320D52" w:rsidP="00F87F0C">
      <w:pPr>
        <w:pStyle w:val="BodyText"/>
      </w:pPr>
    </w:p>
    <w:p w:rsidR="00320D52" w:rsidRDefault="00320D52">
      <w:pPr>
        <w:spacing w:after="200" w:line="276" w:lineRule="auto"/>
        <w:rPr>
          <w:b/>
          <w:sz w:val="24"/>
        </w:rPr>
      </w:pPr>
      <w:r>
        <w:br w:type="page"/>
      </w:r>
    </w:p>
    <w:p w:rsidR="00320D52" w:rsidRPr="00492866" w:rsidRDefault="00320D52" w:rsidP="00F87F0C">
      <w:pPr>
        <w:pStyle w:val="BodyText"/>
        <w:rPr>
          <w:u w:val="single"/>
        </w:rPr>
      </w:pPr>
      <w:r w:rsidRPr="00492866">
        <w:rPr>
          <w:u w:val="single"/>
        </w:rPr>
        <w:t xml:space="preserve">11. ДЕКАНАТ ФАКУЛЬТЕТА ВЫСШЕГО СЕСТРИНСКОГО </w:t>
      </w:r>
    </w:p>
    <w:p w:rsidR="00320D52" w:rsidRPr="00492866" w:rsidRDefault="00320D52" w:rsidP="00D01220">
      <w:pPr>
        <w:pStyle w:val="BodyText"/>
        <w:rPr>
          <w:u w:val="single"/>
        </w:rPr>
      </w:pPr>
      <w:r w:rsidRPr="00492866">
        <w:rPr>
          <w:u w:val="single"/>
        </w:rPr>
        <w:t>ОБРАЗОВАНИЯ (ВСО)</w:t>
      </w:r>
    </w:p>
    <w:p w:rsidR="00320D52" w:rsidRPr="00D01220" w:rsidRDefault="00320D52" w:rsidP="00D01220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9"/>
        <w:gridCol w:w="4269"/>
        <w:gridCol w:w="832"/>
        <w:gridCol w:w="1518"/>
        <w:gridCol w:w="1742"/>
      </w:tblGrid>
      <w:tr w:rsidR="00320D52" w:rsidTr="006355C2">
        <w:tc>
          <w:tcPr>
            <w:tcW w:w="627" w:type="pct"/>
          </w:tcPr>
          <w:p w:rsidR="00320D52" w:rsidRPr="009121DA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Положение о факультете. 2-й экз.</w:t>
            </w:r>
          </w:p>
        </w:tc>
        <w:tc>
          <w:tcPr>
            <w:tcW w:w="435" w:type="pct"/>
          </w:tcPr>
          <w:p w:rsidR="00320D52" w:rsidRPr="005D5951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11-02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Протоколы заседаний Ученого Совета факультета</w:t>
            </w: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D01220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70"/>
        </w:trPr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03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деканата. 2-й экз.</w:t>
            </w:r>
          </w:p>
        </w:tc>
        <w:tc>
          <w:tcPr>
            <w:tcW w:w="435" w:type="pct"/>
          </w:tcPr>
          <w:p w:rsidR="00320D52" w:rsidRPr="00501ADC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1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11-04</w:t>
            </w:r>
          </w:p>
        </w:tc>
        <w:tc>
          <w:tcPr>
            <w:tcW w:w="2233" w:type="pct"/>
          </w:tcPr>
          <w:p w:rsidR="00320D52" w:rsidRDefault="00320D52" w:rsidP="000F0321">
            <w:pPr>
              <w:rPr>
                <w:sz w:val="24"/>
              </w:rPr>
            </w:pPr>
            <w:r>
              <w:rPr>
                <w:sz w:val="24"/>
              </w:rPr>
              <w:t>Годовые отчеты ГАК</w:t>
            </w: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11-05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C81857">
            <w:pPr>
              <w:rPr>
                <w:sz w:val="24"/>
              </w:rPr>
            </w:pP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1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11-06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Ведомости о зачете цикла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11-07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Личные дела студентов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4C6408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11-08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Оправдательные документы о пропуске занятий (справки о болезни)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D01220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11-09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Расписание учебных занятий, зачетов, экзаменов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D012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AF35F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728</w:t>
            </w:r>
          </w:p>
          <w:p w:rsidR="00320D52" w:rsidRDefault="00320D52" w:rsidP="00AF35F1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11-10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Учебные карточки студентов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695 б</w:t>
            </w:r>
          </w:p>
        </w:tc>
        <w:tc>
          <w:tcPr>
            <w:tcW w:w="911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50 лет Федеральный закон от 02.03.2016 № 43-ФЗ</w:t>
            </w: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в личных делах студентов</w:t>
            </w: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11-11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Экзаменационные семестровые ведомости</w:t>
            </w: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Журнал выдачи студенческих билетов и зачетных книжек</w:t>
            </w: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11-13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Семестровый журнал академической успеваемости студентов с 1 по 6 курс</w:t>
            </w: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11-14</w:t>
            </w:r>
          </w:p>
        </w:tc>
        <w:tc>
          <w:tcPr>
            <w:tcW w:w="2233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Экзаменационные семестровые журналы</w:t>
            </w:r>
          </w:p>
        </w:tc>
        <w:tc>
          <w:tcPr>
            <w:tcW w:w="43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1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11-15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94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911" w:type="pct"/>
          </w:tcPr>
          <w:p w:rsidR="00320D52" w:rsidRDefault="00320D52">
            <w:pPr>
              <w:rPr>
                <w:b/>
                <w:sz w:val="18"/>
                <w:szCs w:val="18"/>
              </w:rPr>
            </w:pPr>
          </w:p>
        </w:tc>
      </w:tr>
      <w:tr w:rsidR="00320D52" w:rsidTr="006355C2">
        <w:tc>
          <w:tcPr>
            <w:tcW w:w="627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11-16</w:t>
            </w:r>
          </w:p>
        </w:tc>
        <w:tc>
          <w:tcPr>
            <w:tcW w:w="2233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435" w:type="pct"/>
          </w:tcPr>
          <w:p w:rsidR="00320D52" w:rsidRDefault="00320D52">
            <w:pPr>
              <w:jc w:val="center"/>
              <w:rPr>
                <w:b/>
                <w:sz w:val="24"/>
              </w:rPr>
            </w:pPr>
          </w:p>
        </w:tc>
        <w:tc>
          <w:tcPr>
            <w:tcW w:w="794" w:type="pct"/>
          </w:tcPr>
          <w:p w:rsidR="00320D52" w:rsidRDefault="00320D52">
            <w:pPr>
              <w:rPr>
                <w:b/>
                <w:sz w:val="24"/>
              </w:rPr>
            </w:pPr>
          </w:p>
        </w:tc>
        <w:tc>
          <w:tcPr>
            <w:tcW w:w="911" w:type="pct"/>
          </w:tcPr>
          <w:p w:rsidR="00320D52" w:rsidRDefault="00320D52">
            <w:pPr>
              <w:rPr>
                <w:b/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b/>
          <w:sz w:val="24"/>
        </w:rPr>
      </w:pPr>
    </w:p>
    <w:p w:rsidR="00320D52" w:rsidRDefault="00320D52" w:rsidP="00F87F0C">
      <w:pPr>
        <w:rPr>
          <w:b/>
          <w:sz w:val="24"/>
        </w:rPr>
      </w:pPr>
      <w:r>
        <w:rPr>
          <w:b/>
          <w:sz w:val="24"/>
        </w:rPr>
        <w:br w:type="page"/>
      </w:r>
    </w:p>
    <w:p w:rsidR="00320D52" w:rsidRPr="00D01220" w:rsidRDefault="00320D52" w:rsidP="00F87F0C">
      <w:pPr>
        <w:jc w:val="center"/>
        <w:rPr>
          <w:b/>
          <w:sz w:val="24"/>
          <w:u w:val="single"/>
        </w:rPr>
      </w:pPr>
      <w:r w:rsidRPr="00D01220">
        <w:rPr>
          <w:b/>
          <w:sz w:val="24"/>
          <w:u w:val="single"/>
        </w:rPr>
        <w:t>12. ДЕКАНАТ ФАРМАЦЕВТИЧЕСКОГО ФАКУЛЬТЕТА</w:t>
      </w:r>
    </w:p>
    <w:p w:rsidR="00320D52" w:rsidRPr="00D01220" w:rsidRDefault="00320D52" w:rsidP="00D01220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3"/>
        <w:gridCol w:w="998"/>
        <w:gridCol w:w="1501"/>
        <w:gridCol w:w="1759"/>
      </w:tblGrid>
      <w:tr w:rsidR="00320D52" w:rsidTr="006355C2">
        <w:tc>
          <w:tcPr>
            <w:tcW w:w="575" w:type="pct"/>
          </w:tcPr>
          <w:p w:rsidR="00320D52" w:rsidRPr="00504CDF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факультете. 2-й экз.</w:t>
            </w:r>
          </w:p>
        </w:tc>
        <w:tc>
          <w:tcPr>
            <w:tcW w:w="522" w:type="pct"/>
          </w:tcPr>
          <w:p w:rsidR="00320D52" w:rsidRPr="005D5951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12-02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Ученого Совета факультета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18 д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70"/>
        </w:trPr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03700B">
              <w:rPr>
                <w:sz w:val="24"/>
              </w:rPr>
              <w:t>-</w:t>
            </w:r>
            <w:r>
              <w:rPr>
                <w:sz w:val="24"/>
              </w:rPr>
              <w:t>03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деканата. 2-й экз.</w:t>
            </w:r>
          </w:p>
        </w:tc>
        <w:tc>
          <w:tcPr>
            <w:tcW w:w="522" w:type="pct"/>
          </w:tcPr>
          <w:p w:rsidR="00320D52" w:rsidRPr="00501ADC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12-04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отчеты о работе ГАК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464 б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9A36B4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Передаются в учебный отдел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12-05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BA26AB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12-06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Семестровый зачетный журнал академической успеваемости студентов с 1 по 6 курс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BA26A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12-07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семестровые журналы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BA26A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12-08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Ведомость о зачете цикла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12-09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семестровые ведомости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BA26A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12-10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студентов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12-11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Оправдательные документы о пропуске занятий (справки о болезни)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BA26AB">
            <w:pPr>
              <w:rPr>
                <w:sz w:val="18"/>
                <w:szCs w:val="18"/>
              </w:rPr>
            </w:pPr>
          </w:p>
          <w:p w:rsidR="00320D52" w:rsidRDefault="00320D52" w:rsidP="00BA26A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12-12</w:t>
            </w:r>
          </w:p>
        </w:tc>
        <w:tc>
          <w:tcPr>
            <w:tcW w:w="2198" w:type="pct"/>
          </w:tcPr>
          <w:p w:rsidR="00320D52" w:rsidRDefault="00320D52" w:rsidP="00BA26AB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Учебные карточки студентов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695 б</w:t>
            </w: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в личных делах студентов</w:t>
            </w:r>
          </w:p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12-13</w:t>
            </w:r>
          </w:p>
        </w:tc>
        <w:tc>
          <w:tcPr>
            <w:tcW w:w="2198" w:type="pct"/>
          </w:tcPr>
          <w:p w:rsidR="00320D52" w:rsidRPr="007E2E03" w:rsidRDefault="00320D52" w:rsidP="00BA26AB">
            <w:pPr>
              <w:rPr>
                <w:sz w:val="24"/>
              </w:rPr>
            </w:pPr>
            <w:r w:rsidRPr="007E2E03">
              <w:rPr>
                <w:sz w:val="24"/>
              </w:rPr>
              <w:t>Справки</w:t>
            </w:r>
            <w:r>
              <w:rPr>
                <w:sz w:val="24"/>
              </w:rPr>
              <w:t xml:space="preserve"> о назначении социальной стипендии малоимущим, сиротам, инвалидам</w:t>
            </w: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b/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 w:rsidRPr="007E2E03">
              <w:rPr>
                <w:sz w:val="24"/>
              </w:rPr>
              <w:t>1 год</w:t>
            </w:r>
          </w:p>
          <w:p w:rsidR="00320D52" w:rsidRPr="007E2E03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BA26AB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20.09.2011 г. № 23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12-14</w:t>
            </w:r>
          </w:p>
        </w:tc>
        <w:tc>
          <w:tcPr>
            <w:tcW w:w="2198" w:type="pct"/>
          </w:tcPr>
          <w:p w:rsidR="00320D52" w:rsidRDefault="00320D52" w:rsidP="00BA26AB">
            <w:pPr>
              <w:rPr>
                <w:sz w:val="24"/>
              </w:rPr>
            </w:pPr>
            <w:r w:rsidRPr="00C42358">
              <w:rPr>
                <w:sz w:val="24"/>
              </w:rPr>
              <w:t xml:space="preserve">Журнал регистрации </w:t>
            </w:r>
            <w:r>
              <w:rPr>
                <w:sz w:val="24"/>
              </w:rPr>
              <w:t>выдачи свидетельств об аккредитации специалиста</w:t>
            </w:r>
          </w:p>
          <w:p w:rsidR="00320D52" w:rsidRPr="00C42358" w:rsidRDefault="00320D52" w:rsidP="00BA26AB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b/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BA26A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20.09.2011 г. № 23</w:t>
            </w:r>
          </w:p>
          <w:p w:rsidR="00320D52" w:rsidRPr="00C42358" w:rsidRDefault="00320D52" w:rsidP="00BA26AB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12-15</w:t>
            </w:r>
          </w:p>
        </w:tc>
        <w:tc>
          <w:tcPr>
            <w:tcW w:w="2198" w:type="pct"/>
          </w:tcPr>
          <w:p w:rsidR="00320D52" w:rsidRPr="00C42358" w:rsidRDefault="00320D52" w:rsidP="00BA26AB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b/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12-16</w:t>
            </w:r>
          </w:p>
        </w:tc>
        <w:tc>
          <w:tcPr>
            <w:tcW w:w="2198" w:type="pct"/>
          </w:tcPr>
          <w:p w:rsidR="00320D52" w:rsidRPr="00C42358" w:rsidRDefault="00320D52" w:rsidP="00BA26AB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b/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FA75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12-17</w:t>
            </w:r>
          </w:p>
        </w:tc>
        <w:tc>
          <w:tcPr>
            <w:tcW w:w="2198" w:type="pct"/>
          </w:tcPr>
          <w:p w:rsidR="00320D52" w:rsidRPr="00C42358" w:rsidRDefault="00320D52" w:rsidP="00BA26AB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BA26AB">
            <w:pPr>
              <w:jc w:val="center"/>
              <w:rPr>
                <w:b/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26A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BA26AB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sz w:val="27"/>
        </w:rPr>
      </w:pPr>
    </w:p>
    <w:p w:rsidR="00320D52" w:rsidRDefault="00320D52" w:rsidP="00F87F0C">
      <w:pPr>
        <w:rPr>
          <w:sz w:val="27"/>
        </w:rPr>
      </w:pPr>
      <w:r>
        <w:rPr>
          <w:sz w:val="27"/>
        </w:rPr>
        <w:br w:type="page"/>
      </w:r>
    </w:p>
    <w:p w:rsidR="00320D52" w:rsidRPr="00492866" w:rsidRDefault="00320D52" w:rsidP="00F87F0C">
      <w:pPr>
        <w:jc w:val="center"/>
        <w:rPr>
          <w:b/>
          <w:sz w:val="24"/>
          <w:u w:val="single"/>
        </w:rPr>
      </w:pPr>
      <w:r w:rsidRPr="00492866">
        <w:rPr>
          <w:b/>
          <w:sz w:val="24"/>
          <w:u w:val="single"/>
        </w:rPr>
        <w:t xml:space="preserve">13. ДЕКАНАТ ФАКУЛЬТЕТА </w:t>
      </w:r>
      <w:r>
        <w:rPr>
          <w:b/>
          <w:sz w:val="24"/>
          <w:u w:val="single"/>
        </w:rPr>
        <w:t>МЕЖДУНАРОДНОГО МЕДИЦИНСКОГО ОБРАЗОВАНИЯ</w:t>
      </w:r>
    </w:p>
    <w:p w:rsidR="00320D52" w:rsidRPr="00110B97" w:rsidRDefault="00320D52" w:rsidP="00492866">
      <w:pPr>
        <w:jc w:val="center"/>
        <w:rPr>
          <w:sz w:val="24"/>
          <w:szCs w:val="24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8"/>
        <w:gridCol w:w="4299"/>
        <w:gridCol w:w="901"/>
        <w:gridCol w:w="1501"/>
        <w:gridCol w:w="1762"/>
      </w:tblGrid>
      <w:tr w:rsidR="00320D52" w:rsidTr="006355C2">
        <w:tc>
          <w:tcPr>
            <w:tcW w:w="528" w:type="pct"/>
          </w:tcPr>
          <w:p w:rsidR="00320D52" w:rsidRPr="001667D8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Положение о факультете. 2-й экз.</w:t>
            </w:r>
          </w:p>
        </w:tc>
        <w:tc>
          <w:tcPr>
            <w:tcW w:w="476" w:type="pct"/>
          </w:tcPr>
          <w:p w:rsidR="00320D52" w:rsidRPr="005D5951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70"/>
        </w:trPr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Pr="0003700B">
              <w:rPr>
                <w:sz w:val="24"/>
              </w:rPr>
              <w:t>-</w:t>
            </w:r>
            <w:r>
              <w:rPr>
                <w:sz w:val="24"/>
              </w:rPr>
              <w:t>02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деканата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3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3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13-03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Календарный план работы факультета</w:t>
            </w:r>
          </w:p>
          <w:p w:rsidR="00320D52" w:rsidRDefault="00320D52" w:rsidP="00C81857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285 а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Pr="00504CDF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13-04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C81857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3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13-05</w:t>
            </w:r>
          </w:p>
        </w:tc>
        <w:tc>
          <w:tcPr>
            <w:tcW w:w="2272" w:type="pct"/>
          </w:tcPr>
          <w:p w:rsidR="00320D52" w:rsidRDefault="00320D52" w:rsidP="00D42B0E">
            <w:pPr>
              <w:rPr>
                <w:sz w:val="24"/>
              </w:rPr>
            </w:pPr>
            <w:r>
              <w:rPr>
                <w:sz w:val="24"/>
              </w:rPr>
              <w:t>Договоры об обучении иностранных специалистов в Российской Федерации</w:t>
            </w:r>
          </w:p>
          <w:p w:rsidR="00320D52" w:rsidRDefault="00320D52" w:rsidP="00D42B0E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ЭПК </w:t>
            </w:r>
          </w:p>
          <w:p w:rsidR="00320D52" w:rsidRDefault="00320D52" w:rsidP="00D42B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510</w:t>
            </w:r>
          </w:p>
          <w:p w:rsidR="00320D52" w:rsidRDefault="00320D52" w:rsidP="00D42B0E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C81857">
            <w:pPr>
              <w:rPr>
                <w:i/>
                <w:sz w:val="18"/>
                <w:szCs w:val="18"/>
              </w:rPr>
            </w:pPr>
            <w:r w:rsidRPr="00D42370">
              <w:rPr>
                <w:i/>
                <w:sz w:val="18"/>
                <w:szCs w:val="18"/>
              </w:rPr>
              <w:t>После окончания срока действия договора</w:t>
            </w:r>
          </w:p>
          <w:p w:rsidR="00320D52" w:rsidRPr="00D42370" w:rsidRDefault="00320D52" w:rsidP="00C81857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13-06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Ведомости о зачете цикла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13-07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Личные дела студентов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4C6408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13-08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Расписание учебных занятий, зачетов, экзаменов</w:t>
            </w:r>
          </w:p>
          <w:p w:rsidR="00320D52" w:rsidRPr="00C904BD" w:rsidRDefault="00320D52" w:rsidP="00C81857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728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Pr="00504CDF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13-09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Учебные карточки студентов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ЭПК </w:t>
            </w:r>
          </w:p>
          <w:p w:rsidR="00320D52" w:rsidRDefault="00320D52" w:rsidP="004C64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б</w:t>
            </w:r>
          </w:p>
        </w:tc>
        <w:tc>
          <w:tcPr>
            <w:tcW w:w="931" w:type="pct"/>
          </w:tcPr>
          <w:p w:rsidR="00320D52" w:rsidRDefault="00320D52" w:rsidP="004C640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в личных делах студентов</w:t>
            </w:r>
          </w:p>
          <w:p w:rsidR="00320D52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13-10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Экзаменационные семестровые ведомости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13-11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выдачи студенческих билетов</w:t>
            </w: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 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Pr="00D42370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</w:t>
            </w:r>
            <w:r w:rsidRPr="00D42370">
              <w:rPr>
                <w:i/>
                <w:sz w:val="18"/>
                <w:szCs w:val="18"/>
              </w:rPr>
              <w:t>.0</w:t>
            </w:r>
            <w:r>
              <w:rPr>
                <w:i/>
                <w:sz w:val="18"/>
                <w:szCs w:val="18"/>
              </w:rPr>
              <w:t>9.2016 г. № 2</w:t>
            </w:r>
            <w:r w:rsidRPr="00D42370">
              <w:rPr>
                <w:i/>
                <w:sz w:val="18"/>
                <w:szCs w:val="18"/>
              </w:rPr>
              <w:t>3</w:t>
            </w:r>
          </w:p>
          <w:p w:rsidR="00320D52" w:rsidRPr="00D42370" w:rsidRDefault="00320D52" w:rsidP="004C6408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13-12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Семестровый журнал академической успеваемости студентов с 1 по 6 курс</w:t>
            </w: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504CDF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13-13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Экзаменационные семестровые журналы</w:t>
            </w: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</w:tc>
        <w:tc>
          <w:tcPr>
            <w:tcW w:w="93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2272" w:type="pct"/>
          </w:tcPr>
          <w:p w:rsidR="00320D52" w:rsidRDefault="00320D52" w:rsidP="00C81857">
            <w:pPr>
              <w:rPr>
                <w:sz w:val="24"/>
              </w:rPr>
            </w:pPr>
            <w:r>
              <w:rPr>
                <w:sz w:val="24"/>
              </w:rPr>
              <w:t>Книга учета контингента студентов</w:t>
            </w:r>
          </w:p>
        </w:tc>
        <w:tc>
          <w:tcPr>
            <w:tcW w:w="476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492866">
            <w:pPr>
              <w:jc w:val="center"/>
              <w:rPr>
                <w:sz w:val="24"/>
              </w:rPr>
            </w:pPr>
          </w:p>
        </w:tc>
        <w:tc>
          <w:tcPr>
            <w:tcW w:w="931" w:type="pct"/>
          </w:tcPr>
          <w:p w:rsidR="00320D52" w:rsidRDefault="00320D52" w:rsidP="00C8185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504CDF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13-15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Приказы ректора по движению слушателей подготовительного отделения ФОИС</w:t>
            </w: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1459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1459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31" w:type="pct"/>
          </w:tcPr>
          <w:p w:rsidR="00320D52" w:rsidRDefault="00320D52" w:rsidP="00767A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  <w:p w:rsidR="00320D52" w:rsidRPr="00504CDF" w:rsidRDefault="00320D52" w:rsidP="00767A64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13-16</w:t>
            </w:r>
          </w:p>
        </w:tc>
        <w:tc>
          <w:tcPr>
            <w:tcW w:w="2272" w:type="pct"/>
          </w:tcPr>
          <w:p w:rsidR="00320D52" w:rsidRDefault="00320D52" w:rsidP="00756EED">
            <w:pPr>
              <w:rPr>
                <w:sz w:val="24"/>
              </w:rPr>
            </w:pPr>
            <w:r>
              <w:rPr>
                <w:sz w:val="24"/>
              </w:rPr>
              <w:t>Журнал регистрации справок об обучении, выданных студентам</w:t>
            </w:r>
          </w:p>
          <w:p w:rsidR="00320D52" w:rsidRPr="00750FA5" w:rsidRDefault="00320D52" w:rsidP="00756EED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 w:rsidP="00756EED">
            <w:pPr>
              <w:jc w:val="center"/>
              <w:rPr>
                <w:b/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756EED">
            <w:pPr>
              <w:jc w:val="center"/>
              <w:rPr>
                <w:sz w:val="24"/>
              </w:rPr>
            </w:pPr>
            <w:r w:rsidRPr="007E2E03">
              <w:rPr>
                <w:sz w:val="24"/>
              </w:rPr>
              <w:t>1 год</w:t>
            </w:r>
          </w:p>
          <w:p w:rsidR="00320D52" w:rsidRPr="007E2E03" w:rsidRDefault="00320D52" w:rsidP="00756E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31" w:type="pct"/>
          </w:tcPr>
          <w:p w:rsidR="00320D52" w:rsidRDefault="00320D52" w:rsidP="00756EE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 г. № 23</w:t>
            </w:r>
          </w:p>
          <w:p w:rsidR="00320D52" w:rsidRDefault="00320D52" w:rsidP="00756EED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13-17</w:t>
            </w:r>
          </w:p>
        </w:tc>
        <w:tc>
          <w:tcPr>
            <w:tcW w:w="2272" w:type="pct"/>
          </w:tcPr>
          <w:p w:rsidR="00320D52" w:rsidRDefault="00320D52" w:rsidP="000A1F2D">
            <w:pPr>
              <w:rPr>
                <w:sz w:val="24"/>
              </w:rPr>
            </w:pPr>
            <w:r w:rsidRPr="00C42358">
              <w:rPr>
                <w:sz w:val="24"/>
              </w:rPr>
              <w:t xml:space="preserve">Журнал регистрации </w:t>
            </w:r>
            <w:r>
              <w:rPr>
                <w:sz w:val="24"/>
              </w:rPr>
              <w:t>выдачи свидетельств об аккредитации специалиста</w:t>
            </w:r>
          </w:p>
          <w:p w:rsidR="00320D52" w:rsidRPr="00C42358" w:rsidRDefault="00320D52" w:rsidP="000A1F2D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 w:rsidP="000A1F2D">
            <w:pPr>
              <w:jc w:val="center"/>
              <w:rPr>
                <w:b/>
                <w:sz w:val="24"/>
              </w:rPr>
            </w:pPr>
          </w:p>
        </w:tc>
        <w:tc>
          <w:tcPr>
            <w:tcW w:w="793" w:type="pct"/>
          </w:tcPr>
          <w:p w:rsidR="00320D52" w:rsidRDefault="00320D52" w:rsidP="000A1F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0A1F2D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31" w:type="pct"/>
          </w:tcPr>
          <w:p w:rsidR="00320D52" w:rsidRDefault="00320D52" w:rsidP="000A1F2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20.09.2011 г. № 23</w:t>
            </w:r>
          </w:p>
          <w:p w:rsidR="00320D52" w:rsidRPr="00C42358" w:rsidRDefault="00320D52" w:rsidP="000A1F2D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13-18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31" w:type="pct"/>
          </w:tcPr>
          <w:p w:rsidR="00320D52" w:rsidRPr="00504CDF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28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13-19</w:t>
            </w:r>
          </w:p>
        </w:tc>
        <w:tc>
          <w:tcPr>
            <w:tcW w:w="227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76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3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31" w:type="pct"/>
          </w:tcPr>
          <w:p w:rsidR="00320D52" w:rsidRPr="00504CDF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sz w:val="27"/>
        </w:rPr>
      </w:pPr>
    </w:p>
    <w:p w:rsidR="00320D52" w:rsidRDefault="00320D52" w:rsidP="00F87F0C">
      <w:pPr>
        <w:jc w:val="center"/>
        <w:rPr>
          <w:sz w:val="27"/>
        </w:rPr>
      </w:pPr>
    </w:p>
    <w:p w:rsidR="00320D52" w:rsidRPr="004B3FC2" w:rsidRDefault="00320D52" w:rsidP="00E8034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</w:rPr>
        <w:br w:type="page"/>
      </w:r>
      <w:r w:rsidRPr="004B3FC2">
        <w:rPr>
          <w:b/>
          <w:sz w:val="24"/>
          <w:szCs w:val="24"/>
          <w:u w:val="single"/>
        </w:rPr>
        <w:t>14. ДЕКАНАТ ПРОИЗВОДСТВЕННОЙ ПРАКТИКИ</w:t>
      </w:r>
    </w:p>
    <w:p w:rsidR="00320D52" w:rsidRPr="005200AA" w:rsidRDefault="00320D52" w:rsidP="00BC5614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6355C2">
        <w:tc>
          <w:tcPr>
            <w:tcW w:w="575" w:type="pct"/>
          </w:tcPr>
          <w:p w:rsidR="00320D52" w:rsidRPr="00F53117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деканате производственной практики. 2-й экз.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14-02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производственной практике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замены новым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 w:rsidP="00C81857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5D7E9C">
              <w:rPr>
                <w:i/>
                <w:sz w:val="18"/>
                <w:szCs w:val="18"/>
              </w:rPr>
              <w:t xml:space="preserve">ротокол </w:t>
            </w:r>
            <w:r>
              <w:rPr>
                <w:i/>
                <w:sz w:val="18"/>
                <w:szCs w:val="18"/>
              </w:rPr>
              <w:t xml:space="preserve"> ЭК </w:t>
            </w:r>
            <w:r w:rsidRPr="005D7E9C">
              <w:rPr>
                <w:i/>
                <w:sz w:val="18"/>
                <w:szCs w:val="18"/>
              </w:rPr>
              <w:t>академии</w:t>
            </w:r>
            <w:r>
              <w:rPr>
                <w:i/>
                <w:sz w:val="18"/>
                <w:szCs w:val="18"/>
              </w:rPr>
              <w:t xml:space="preserve"> от 04.04.2011 г. № 13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14-03</w:t>
            </w:r>
          </w:p>
        </w:tc>
        <w:tc>
          <w:tcPr>
            <w:tcW w:w="2197" w:type="pct"/>
          </w:tcPr>
          <w:p w:rsidR="00320D52" w:rsidRDefault="00320D52" w:rsidP="00BC5614">
            <w:pPr>
              <w:pStyle w:val="Heading6"/>
              <w:jc w:val="both"/>
            </w:pPr>
            <w:r>
              <w:t>Протоколы заседаний методической комиссии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70"/>
        </w:trPr>
        <w:tc>
          <w:tcPr>
            <w:tcW w:w="575" w:type="pct"/>
          </w:tcPr>
          <w:p w:rsidR="00320D52" w:rsidRPr="00F53117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04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 производственной практики. 2-й экз.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657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14-05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планы работы отдела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11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311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953"/>
        </w:trPr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14-06</w:t>
            </w:r>
          </w:p>
        </w:tc>
        <w:tc>
          <w:tcPr>
            <w:tcW w:w="2197" w:type="pct"/>
          </w:tcPr>
          <w:p w:rsidR="00320D52" w:rsidRDefault="00320D52" w:rsidP="00BC5614">
            <w:pPr>
              <w:pStyle w:val="Heading6"/>
              <w:jc w:val="both"/>
            </w:pPr>
            <w:r>
              <w:t>Планы и программы по производственной практике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5200AA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 w:rsidP="00C81857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14-07</w:t>
            </w:r>
          </w:p>
        </w:tc>
        <w:tc>
          <w:tcPr>
            <w:tcW w:w="2197" w:type="pct"/>
          </w:tcPr>
          <w:p w:rsidR="00320D52" w:rsidRDefault="00320D52" w:rsidP="00BC5614">
            <w:pPr>
              <w:pStyle w:val="Heading6"/>
              <w:jc w:val="both"/>
            </w:pPr>
            <w:r>
              <w:t>Годовые отчеты о работе отдела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11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 (1)</w:t>
            </w:r>
          </w:p>
          <w:p w:rsidR="00320D52" w:rsidRDefault="00320D52" w:rsidP="003111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  <w:p w:rsidR="00320D52" w:rsidRDefault="00320D52" w:rsidP="00311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 w:rsidRPr="000073B2">
              <w:rPr>
                <w:i/>
                <w:sz w:val="18"/>
                <w:szCs w:val="18"/>
              </w:rPr>
              <w:t>(1) При отсутствии годовых</w:t>
            </w:r>
            <w:r>
              <w:rPr>
                <w:i/>
                <w:sz w:val="18"/>
                <w:szCs w:val="18"/>
              </w:rPr>
              <w:t xml:space="preserve"> планов работы организации – пост.</w:t>
            </w:r>
          </w:p>
          <w:p w:rsidR="00320D52" w:rsidRPr="000073B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14-08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Отчеты руководителей производственной практики о прохождении студентами практики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окончания академии студентами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307A27" w:rsidRDefault="00320D52" w:rsidP="00796F5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1152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14-09</w:t>
            </w:r>
          </w:p>
        </w:tc>
        <w:tc>
          <w:tcPr>
            <w:tcW w:w="2197" w:type="pct"/>
          </w:tcPr>
          <w:p w:rsidR="00320D52" w:rsidRDefault="00320D52" w:rsidP="00D42B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с Министерством здравоохранения Нижегородской области о предоставлении баз для практики</w:t>
            </w:r>
          </w:p>
          <w:p w:rsidR="00320D52" w:rsidRDefault="00320D52" w:rsidP="00D42B0E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42B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42B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752</w:t>
            </w:r>
          </w:p>
        </w:tc>
        <w:tc>
          <w:tcPr>
            <w:tcW w:w="921" w:type="pct"/>
          </w:tcPr>
          <w:p w:rsidR="00320D52" w:rsidRPr="009174DD" w:rsidRDefault="00320D52" w:rsidP="00D42B0E">
            <w:pPr>
              <w:rPr>
                <w:i/>
                <w:sz w:val="18"/>
                <w:szCs w:val="18"/>
              </w:rPr>
            </w:pPr>
            <w:r w:rsidRPr="009174DD"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Pr="009174DD" w:rsidRDefault="00320D52" w:rsidP="00D42B0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1168"/>
        </w:trPr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14-10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Переписка по вопросам обследования и проверки баз производственной практики руководителями ФГБОУ ВО «ПИМУ» 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749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468"/>
        </w:trPr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14-11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6355C2">
        <w:trPr>
          <w:trHeight w:val="918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14-12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Списки баз производственной практики студентов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750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14-13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Дневники производственной практики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14-14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Зачетные ведомости прохождения практики студентами</w:t>
            </w:r>
          </w:p>
        </w:tc>
        <w:tc>
          <w:tcPr>
            <w:tcW w:w="523" w:type="pct"/>
          </w:tcPr>
          <w:p w:rsidR="00320D52" w:rsidRDefault="00320D52" w:rsidP="00C81857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C8185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E62DC3" w:rsidRDefault="00320D52" w:rsidP="00C81857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Инструктивные документы вышестоящих организаций по практике младшего медицинского персонала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A09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27 б</w:t>
            </w:r>
          </w:p>
        </w:tc>
        <w:tc>
          <w:tcPr>
            <w:tcW w:w="921" w:type="pct"/>
          </w:tcPr>
          <w:p w:rsidR="00320D52" w:rsidRPr="00122185" w:rsidRDefault="00320D52">
            <w:pPr>
              <w:rPr>
                <w:i/>
                <w:sz w:val="18"/>
                <w:szCs w:val="18"/>
              </w:rPr>
            </w:pPr>
            <w:r w:rsidRPr="00122185">
              <w:rPr>
                <w:i/>
                <w:sz w:val="18"/>
                <w:szCs w:val="18"/>
              </w:rPr>
              <w:t>После замены новыми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14-16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Методические рекомендации руководителям практики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14-17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районными больницами о предоставлении производственной практики студентам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6186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0618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749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14-18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14-19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14-20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E62DC3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F87F0C">
      <w:pPr>
        <w:pStyle w:val="BodyText"/>
        <w:jc w:val="left"/>
      </w:pPr>
      <w:r>
        <w:rPr>
          <w:b w:val="0"/>
        </w:rPr>
        <w:br w:type="page"/>
      </w:r>
    </w:p>
    <w:p w:rsidR="00320D52" w:rsidRPr="00BC5614" w:rsidRDefault="00320D52" w:rsidP="00F87F0C">
      <w:pPr>
        <w:pStyle w:val="BodyText"/>
        <w:rPr>
          <w:u w:val="single"/>
        </w:rPr>
      </w:pPr>
      <w:r w:rsidRPr="00BC5614">
        <w:rPr>
          <w:u w:val="single"/>
        </w:rPr>
        <w:t xml:space="preserve">15. </w:t>
      </w:r>
      <w:r>
        <w:rPr>
          <w:u w:val="single"/>
        </w:rPr>
        <w:t>ФАКУЛЬТЕТ ДОПОЛНИТЕЛЬНОГО ПРОФЕССИОНАЛЬНОГО ОБРАЗОВАНИЯ</w:t>
      </w:r>
    </w:p>
    <w:p w:rsidR="00320D52" w:rsidRDefault="00320D52" w:rsidP="00BC5614">
      <w:pPr>
        <w:jc w:val="center"/>
        <w:rPr>
          <w:sz w:val="27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15-01</w:t>
            </w:r>
          </w:p>
        </w:tc>
        <w:tc>
          <w:tcPr>
            <w:tcW w:w="2197" w:type="pct"/>
          </w:tcPr>
          <w:p w:rsidR="00320D52" w:rsidRDefault="00320D52" w:rsidP="00ED0826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Министерства здравоохранения Российской Федерации относящиеся к деятельности университета</w:t>
            </w:r>
          </w:p>
          <w:p w:rsidR="00320D52" w:rsidRDefault="00320D52" w:rsidP="00ED0826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Pr="003C3EFE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BA0901">
              <w:rPr>
                <w:sz w:val="24"/>
              </w:rPr>
              <w:t>-</w:t>
            </w:r>
            <w:r>
              <w:rPr>
                <w:sz w:val="24"/>
              </w:rPr>
              <w:t>02</w:t>
            </w:r>
          </w:p>
        </w:tc>
        <w:tc>
          <w:tcPr>
            <w:tcW w:w="2197" w:type="pct"/>
          </w:tcPr>
          <w:p w:rsidR="00320D52" w:rsidRDefault="00320D52" w:rsidP="00ED082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факультете дополнительного профессионального образования</w:t>
            </w:r>
          </w:p>
          <w:p w:rsidR="00320D52" w:rsidRDefault="00320D52" w:rsidP="00ED0826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A12F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15-03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экзаменационной комиссии (итоговой аттестации)</w:t>
            </w: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0018B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0018B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Default="00320D52" w:rsidP="000018B9">
            <w:pPr>
              <w:rPr>
                <w:i/>
                <w:sz w:val="18"/>
                <w:szCs w:val="18"/>
              </w:rPr>
            </w:pPr>
          </w:p>
          <w:p w:rsidR="00320D52" w:rsidRPr="00110B97" w:rsidRDefault="00320D52" w:rsidP="000018B9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15-04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проректора о зачислении и отчислении слушателей ФДПО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лет 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0018B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0018B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0018B9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70"/>
        </w:trPr>
        <w:tc>
          <w:tcPr>
            <w:tcW w:w="575" w:type="pct"/>
          </w:tcPr>
          <w:p w:rsidR="00320D52" w:rsidRPr="003C3EFE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05</w:t>
            </w:r>
          </w:p>
        </w:tc>
        <w:tc>
          <w:tcPr>
            <w:tcW w:w="2197" w:type="pct"/>
          </w:tcPr>
          <w:p w:rsidR="00320D52" w:rsidRDefault="00320D52" w:rsidP="00ED082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ФДПО. 2-й экз.</w:t>
            </w:r>
          </w:p>
          <w:p w:rsidR="00320D52" w:rsidRDefault="00320D52" w:rsidP="00ED0826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15-06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учебно-производственной работы ФДПО</w:t>
            </w: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80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  ст. 285 а</w:t>
            </w:r>
          </w:p>
          <w:p w:rsidR="00320D52" w:rsidRDefault="00320D52" w:rsidP="00E8034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A42E7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Хранится у проректора по учебной работе</w:t>
            </w:r>
          </w:p>
          <w:p w:rsidR="00320D52" w:rsidRDefault="00320D52" w:rsidP="00361C03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15-07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преподавателей</w:t>
            </w: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768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291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361C03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15-08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15-09</w:t>
            </w:r>
          </w:p>
        </w:tc>
        <w:tc>
          <w:tcPr>
            <w:tcW w:w="2197" w:type="pct"/>
          </w:tcPr>
          <w:p w:rsidR="00320D52" w:rsidRDefault="00320D52" w:rsidP="00F6679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Документы (заявления, копии документов слушателей), предоставляемые слушателями на факультет повышения квалификации врачей для выдачи свидетельств, сертификатов, удостоверений об окончании факультета 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708</w:t>
            </w: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15-10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Утвержденные учебные программы по специальным дисциплинам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711 а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15-11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выдачи свидетельств, сертификатов, удостоверений об окончании цикла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898</w:t>
            </w:r>
            <w:r>
              <w:rPr>
                <w:rStyle w:val="FootnoteReference"/>
                <w:sz w:val="24"/>
              </w:rPr>
              <w:footnoteReference w:customMarkFollows="1" w:id="4"/>
              <w:t>*</w:t>
            </w:r>
          </w:p>
        </w:tc>
        <w:tc>
          <w:tcPr>
            <w:tcW w:w="921" w:type="pct"/>
          </w:tcPr>
          <w:p w:rsidR="00320D52" w:rsidRDefault="00320D52" w:rsidP="00074EA4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на кафедрах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15-12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Карты регистрации слушателей, зачисленных на циклы факультета повышения квалификации врачей 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487636">
            <w:pPr>
              <w:rPr>
                <w:i/>
                <w:sz w:val="18"/>
                <w:szCs w:val="18"/>
              </w:rPr>
            </w:pPr>
            <w:r w:rsidRPr="006F4505">
              <w:rPr>
                <w:i/>
                <w:sz w:val="18"/>
                <w:szCs w:val="18"/>
              </w:rPr>
              <w:t xml:space="preserve">Протокол ЭК академии 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Pr="006F4505" w:rsidRDefault="00320D52" w:rsidP="0048763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15-13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посещаемости слушателей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899</w:t>
            </w:r>
            <w:r>
              <w:rPr>
                <w:rStyle w:val="FootnoteReference"/>
                <w:sz w:val="24"/>
              </w:rPr>
              <w:footnoteReference w:customMarkFollows="1" w:id="5"/>
              <w:t>*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074EA4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на кафедрах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15-14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и зачетные ведомости, протоколы тестирования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BF020B">
            <w:pPr>
              <w:rPr>
                <w:i/>
                <w:sz w:val="18"/>
                <w:szCs w:val="18"/>
              </w:rPr>
            </w:pPr>
            <w:r w:rsidRPr="006F4505">
              <w:rPr>
                <w:i/>
                <w:sz w:val="18"/>
                <w:szCs w:val="18"/>
              </w:rPr>
              <w:t xml:space="preserve">Протокол ЭК академии 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Pr="006F4505" w:rsidRDefault="00320D52" w:rsidP="00BF020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15-15</w:t>
            </w:r>
          </w:p>
        </w:tc>
        <w:tc>
          <w:tcPr>
            <w:tcW w:w="2197" w:type="pct"/>
          </w:tcPr>
          <w:p w:rsidR="00320D52" w:rsidRDefault="00320D52" w:rsidP="00BC5614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учреждениями по вопросам направления на усовершенствование</w:t>
            </w:r>
          </w:p>
          <w:p w:rsidR="00320D52" w:rsidRDefault="00320D52" w:rsidP="00BC5614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BC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717</w:t>
            </w:r>
          </w:p>
        </w:tc>
        <w:tc>
          <w:tcPr>
            <w:tcW w:w="921" w:type="pct"/>
          </w:tcPr>
          <w:p w:rsidR="00320D52" w:rsidRDefault="00320D52" w:rsidP="00361C03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C561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15-17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15-18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Pr="006F4505" w:rsidRDefault="00320D52" w:rsidP="006F4505">
      <w:pPr>
        <w:jc w:val="center"/>
        <w:rPr>
          <w:b/>
          <w:sz w:val="24"/>
          <w:szCs w:val="24"/>
          <w:u w:val="single"/>
        </w:rPr>
      </w:pPr>
      <w:r>
        <w:rPr>
          <w:sz w:val="27"/>
        </w:rPr>
        <w:br w:type="page"/>
      </w:r>
      <w:r w:rsidRPr="006F4505">
        <w:rPr>
          <w:b/>
          <w:sz w:val="24"/>
          <w:szCs w:val="24"/>
          <w:u w:val="single"/>
        </w:rPr>
        <w:t xml:space="preserve">16. </w:t>
      </w:r>
      <w:r>
        <w:rPr>
          <w:b/>
          <w:sz w:val="24"/>
          <w:szCs w:val="24"/>
          <w:u w:val="single"/>
        </w:rPr>
        <w:t>ДЕКАНАТ ФАКУЛЬТЕТА ПОДГОТОВКИ СПЕЦИАЛИСТОВ ВЫСШЕЙ КВАЛИФИКАЦИИ</w:t>
      </w:r>
    </w:p>
    <w:p w:rsidR="00320D52" w:rsidRPr="006F4505" w:rsidRDefault="00320D52" w:rsidP="006723B9">
      <w:pPr>
        <w:jc w:val="center"/>
        <w:rPr>
          <w:sz w:val="24"/>
          <w:szCs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0"/>
        <w:gridCol w:w="1764"/>
      </w:tblGrid>
      <w:tr w:rsidR="00320D52" w:rsidRPr="006F4505" w:rsidTr="006355C2">
        <w:tc>
          <w:tcPr>
            <w:tcW w:w="575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16-01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Приказы,</w:t>
            </w:r>
            <w:r w:rsidRPr="006F4505">
              <w:rPr>
                <w:sz w:val="24"/>
                <w:szCs w:val="24"/>
              </w:rPr>
              <w:t xml:space="preserve"> распоряжения </w:t>
            </w:r>
            <w:r>
              <w:rPr>
                <w:sz w:val="24"/>
                <w:szCs w:val="24"/>
              </w:rPr>
              <w:t>Министерства здравоохранения Российской Федерации</w:t>
            </w:r>
            <w:r w:rsidRPr="006F4505">
              <w:rPr>
                <w:sz w:val="24"/>
                <w:szCs w:val="24"/>
              </w:rPr>
              <w:t>, относящиеся к деятельности отдела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  <w:r w:rsidRPr="00542005">
              <w:rPr>
                <w:sz w:val="24"/>
                <w:szCs w:val="24"/>
              </w:rPr>
              <w:t>1</w:t>
            </w:r>
            <w:r w:rsidRPr="006F4505">
              <w:rPr>
                <w:sz w:val="24"/>
                <w:szCs w:val="24"/>
              </w:rPr>
              <w:t>6</w:t>
            </w:r>
            <w:r w:rsidRPr="00542005">
              <w:rPr>
                <w:sz w:val="24"/>
                <w:szCs w:val="24"/>
              </w:rPr>
              <w:t>-</w:t>
            </w:r>
            <w:r w:rsidRPr="006F4505">
              <w:rPr>
                <w:sz w:val="24"/>
                <w:szCs w:val="24"/>
              </w:rPr>
              <w:t>02</w:t>
            </w:r>
          </w:p>
        </w:tc>
        <w:tc>
          <w:tcPr>
            <w:tcW w:w="2196" w:type="pct"/>
          </w:tcPr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Положение о</w:t>
            </w:r>
            <w:r>
              <w:rPr>
                <w:sz w:val="24"/>
                <w:szCs w:val="24"/>
              </w:rPr>
              <w:t xml:space="preserve"> ФПСВК. 2-й экз. </w:t>
            </w:r>
          </w:p>
        </w:tc>
        <w:tc>
          <w:tcPr>
            <w:tcW w:w="523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RPr="006F4505" w:rsidTr="006355C2">
        <w:trPr>
          <w:trHeight w:val="759"/>
        </w:trPr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16-03</w:t>
            </w:r>
          </w:p>
        </w:tc>
        <w:tc>
          <w:tcPr>
            <w:tcW w:w="2196" w:type="pct"/>
          </w:tcPr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Протоколы заседаний экзаменационных комиссий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Постоянно </w:t>
            </w:r>
          </w:p>
          <w:p w:rsidR="00320D52" w:rsidRPr="006F4505" w:rsidRDefault="00320D52" w:rsidP="00D42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18 д</w:t>
            </w: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912"/>
        </w:trPr>
        <w:tc>
          <w:tcPr>
            <w:tcW w:w="575" w:type="pct"/>
          </w:tcPr>
          <w:p w:rsidR="00320D52" w:rsidRPr="00542005" w:rsidRDefault="00320D52" w:rsidP="00361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16-04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Приказы проректора по движению ординаторов и интернов ФПСВК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19 б</w:t>
            </w:r>
          </w:p>
        </w:tc>
        <w:tc>
          <w:tcPr>
            <w:tcW w:w="922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912"/>
        </w:trPr>
        <w:tc>
          <w:tcPr>
            <w:tcW w:w="575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  <w:r w:rsidRPr="00542005">
              <w:rPr>
                <w:sz w:val="24"/>
                <w:szCs w:val="24"/>
              </w:rPr>
              <w:t>1</w:t>
            </w:r>
            <w:r w:rsidRPr="006F4505">
              <w:rPr>
                <w:sz w:val="24"/>
                <w:szCs w:val="24"/>
              </w:rPr>
              <w:t>6</w:t>
            </w:r>
            <w:r w:rsidRPr="0054200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Должностные инструкции работников </w:t>
            </w:r>
            <w:r>
              <w:rPr>
                <w:sz w:val="24"/>
                <w:szCs w:val="24"/>
              </w:rPr>
              <w:t>деканата ФПСВК. 2-й экз.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2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659"/>
        </w:trPr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16-06</w:t>
            </w:r>
          </w:p>
        </w:tc>
        <w:tc>
          <w:tcPr>
            <w:tcW w:w="2196" w:type="pct"/>
          </w:tcPr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Годовые планы работы </w:t>
            </w:r>
            <w:r>
              <w:rPr>
                <w:sz w:val="24"/>
                <w:szCs w:val="24"/>
              </w:rPr>
              <w:t>деканата ФПСВК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D42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  <w:p w:rsidR="00320D52" w:rsidRPr="006F4505" w:rsidRDefault="00320D52" w:rsidP="00D42B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671"/>
        </w:trPr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16-07</w:t>
            </w:r>
          </w:p>
        </w:tc>
        <w:tc>
          <w:tcPr>
            <w:tcW w:w="2196" w:type="pct"/>
          </w:tcPr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Годовые отчеты о работе </w:t>
            </w:r>
            <w:r>
              <w:rPr>
                <w:sz w:val="24"/>
                <w:szCs w:val="24"/>
              </w:rPr>
              <w:t>деканата ФПСВК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D42B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475</w:t>
            </w:r>
          </w:p>
          <w:p w:rsidR="00320D52" w:rsidRPr="006F4505" w:rsidRDefault="00320D52" w:rsidP="00D42B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683"/>
        </w:trPr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16-08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Ведомости учета посещаемости занятий по смежным и фундаментальным дисциплинам (для ординаторов и для интернов)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5 лет</w:t>
            </w:r>
          </w:p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 ст. 899</w:t>
            </w:r>
            <w:r w:rsidRPr="006F4505">
              <w:rPr>
                <w:rStyle w:val="FootnoteReference"/>
                <w:sz w:val="24"/>
                <w:szCs w:val="24"/>
              </w:rPr>
              <w:footnoteReference w:customMarkFollows="1" w:id="6"/>
              <w:t>*</w:t>
            </w:r>
          </w:p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rPr>
          <w:trHeight w:val="1532"/>
        </w:trPr>
        <w:tc>
          <w:tcPr>
            <w:tcW w:w="575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16-09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Документы (выписки из сводной номенклатуры дел </w:t>
            </w:r>
            <w:r>
              <w:rPr>
                <w:sz w:val="24"/>
                <w:szCs w:val="24"/>
              </w:rPr>
              <w:t>университета</w:t>
            </w:r>
            <w:r w:rsidRPr="006F4505">
              <w:rPr>
                <w:sz w:val="24"/>
                <w:szCs w:val="24"/>
              </w:rPr>
              <w:t xml:space="preserve">, акты приема-передачи документов в архив академии и др.) по работе с архивом </w:t>
            </w:r>
            <w:r>
              <w:rPr>
                <w:sz w:val="24"/>
              </w:rPr>
              <w:t>университета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 w:rsidP="00361C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2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16-10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 xml:space="preserve">Переписка </w:t>
            </w:r>
            <w:r>
              <w:rPr>
                <w:sz w:val="24"/>
                <w:szCs w:val="24"/>
              </w:rPr>
              <w:t>с Министерством здравоохранения Российской Федерации</w:t>
            </w:r>
            <w:r w:rsidRPr="006F45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работе отдела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5 лет ЭПК</w:t>
            </w:r>
          </w:p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3</w:t>
            </w:r>
            <w:r w:rsidRPr="006F4505">
              <w:rPr>
                <w:sz w:val="24"/>
                <w:szCs w:val="24"/>
              </w:rPr>
              <w:t>2</w:t>
            </w:r>
          </w:p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16-11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Переписка с местными организациями здравоохранения, кафедрами медицинских ВУЗов и интернами по вопросам прохождения интернатуры</w:t>
            </w:r>
          </w:p>
          <w:p w:rsidR="00320D52" w:rsidRPr="006F4505" w:rsidRDefault="00320D52" w:rsidP="006723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Pr="006F4505" w:rsidRDefault="00320D52" w:rsidP="0067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709</w:t>
            </w:r>
          </w:p>
        </w:tc>
        <w:tc>
          <w:tcPr>
            <w:tcW w:w="922" w:type="pct"/>
          </w:tcPr>
          <w:p w:rsidR="00320D52" w:rsidRPr="006F4505" w:rsidRDefault="00320D52">
            <w:pPr>
              <w:rPr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16-12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Личные дела ординаторов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31115D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16-13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Личные дела интернов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31115D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16-14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Экзаменационные ведомости</w:t>
            </w: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  <w:r w:rsidRPr="006F4505">
              <w:rPr>
                <w:sz w:val="24"/>
                <w:szCs w:val="24"/>
              </w:rPr>
              <w:t>5 лет</w:t>
            </w:r>
          </w:p>
          <w:p w:rsidR="00320D52" w:rsidRDefault="00320D52" w:rsidP="00733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33-14</w:t>
            </w:r>
            <w:r w:rsidRPr="00E37179">
              <w:rPr>
                <w:rStyle w:val="FootnoteReference"/>
                <w:sz w:val="24"/>
                <w:szCs w:val="24"/>
              </w:rPr>
              <w:footnoteReference w:customMarkFollows="1" w:id="7"/>
              <w:sym w:font="Symbol" w:char="F02A"/>
            </w:r>
            <w:r w:rsidRPr="00E37179">
              <w:rPr>
                <w:rStyle w:val="FootnoteReference"/>
                <w:sz w:val="24"/>
                <w:szCs w:val="24"/>
              </w:rPr>
              <w:sym w:font="Symbol" w:char="F02A"/>
            </w:r>
            <w:r w:rsidRPr="00E37179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16-15</w:t>
            </w:r>
          </w:p>
        </w:tc>
        <w:tc>
          <w:tcPr>
            <w:tcW w:w="2196" w:type="pct"/>
          </w:tcPr>
          <w:p w:rsidR="00320D52" w:rsidRDefault="00320D52" w:rsidP="00C14B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регистрации приказов по движению слушателей ФПСВК (ординаторов, интернов)</w:t>
            </w:r>
          </w:p>
          <w:p w:rsidR="00320D52" w:rsidRPr="006F4505" w:rsidRDefault="00320D52" w:rsidP="00C14B05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258 б</w:t>
            </w:r>
          </w:p>
        </w:tc>
        <w:tc>
          <w:tcPr>
            <w:tcW w:w="922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16-16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16-17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RPr="006F4505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2196" w:type="pct"/>
          </w:tcPr>
          <w:p w:rsidR="00320D52" w:rsidRPr="006F4505" w:rsidRDefault="00320D52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</w:tcPr>
          <w:p w:rsidR="00320D52" w:rsidRPr="006F4505" w:rsidRDefault="00320D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320D52" w:rsidRPr="006F4505" w:rsidRDefault="00320D52" w:rsidP="00733B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:rsidR="00320D52" w:rsidRPr="006F4505" w:rsidRDefault="00320D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b/>
          <w:sz w:val="24"/>
          <w:u w:val="single"/>
        </w:rPr>
      </w:pPr>
    </w:p>
    <w:p w:rsidR="00320D52" w:rsidRPr="006723B9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  <w:r w:rsidRPr="006723B9">
        <w:rPr>
          <w:b/>
          <w:sz w:val="24"/>
          <w:u w:val="single"/>
        </w:rPr>
        <w:t>17. НАУЧН</w:t>
      </w:r>
      <w:r>
        <w:rPr>
          <w:b/>
          <w:sz w:val="24"/>
          <w:u w:val="single"/>
        </w:rPr>
        <w:t>АЯ ЧАСТЬ</w:t>
      </w:r>
    </w:p>
    <w:p w:rsidR="00320D52" w:rsidRPr="00D42B0E" w:rsidRDefault="00320D52" w:rsidP="006723B9">
      <w:pPr>
        <w:jc w:val="center"/>
        <w:rPr>
          <w:sz w:val="24"/>
          <w:szCs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9"/>
        <w:gridCol w:w="4170"/>
        <w:gridCol w:w="970"/>
        <w:gridCol w:w="1471"/>
        <w:gridCol w:w="1884"/>
      </w:tblGrid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17-01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здравоохранения Российской Федерации по вопросам НИР, относящиеся к деятельности отдела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17-02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научной части. 2-й экз.</w:t>
            </w:r>
          </w:p>
        </w:tc>
        <w:tc>
          <w:tcPr>
            <w:tcW w:w="507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240A39">
        <w:trPr>
          <w:trHeight w:val="70"/>
        </w:trPr>
        <w:tc>
          <w:tcPr>
            <w:tcW w:w="559" w:type="pct"/>
          </w:tcPr>
          <w:p w:rsidR="00320D52" w:rsidRPr="00885E80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7</w:t>
            </w:r>
            <w:r>
              <w:rPr>
                <w:sz w:val="24"/>
                <w:lang w:val="en-US"/>
              </w:rPr>
              <w:t>-0</w:t>
            </w:r>
            <w:r>
              <w:rPr>
                <w:sz w:val="24"/>
              </w:rPr>
              <w:t>3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научной части. 2-й экз.</w:t>
            </w:r>
          </w:p>
        </w:tc>
        <w:tc>
          <w:tcPr>
            <w:tcW w:w="507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85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17-04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НИР университета</w:t>
            </w: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 </w:t>
            </w:r>
            <w:r>
              <w:rPr>
                <w:sz w:val="24"/>
              </w:rPr>
              <w:br/>
              <w:t>ст. 285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17-05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НИР</w:t>
            </w: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17-06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о научном сотрудничестве с организациями (учреждениями)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17-07</w:t>
            </w:r>
          </w:p>
        </w:tc>
        <w:tc>
          <w:tcPr>
            <w:tcW w:w="2180" w:type="pct"/>
          </w:tcPr>
          <w:p w:rsidR="00320D52" w:rsidRDefault="00320D52" w:rsidP="00A221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Соглашения о научном сотрудничестве с организациями (учреждениями)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17-08</w:t>
            </w:r>
          </w:p>
        </w:tc>
        <w:tc>
          <w:tcPr>
            <w:tcW w:w="2180" w:type="pct"/>
          </w:tcPr>
          <w:p w:rsidR="00320D52" w:rsidRDefault="00320D52" w:rsidP="00A221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Соглашения о сотрудничестве в области науки, развития инновационной деятельности, образования и полготовки кадров в сфере определенной медицинской специальности с организациями (учреждениями)</w:t>
            </w:r>
          </w:p>
          <w:p w:rsidR="00320D52" w:rsidRDefault="00320D52" w:rsidP="00A221CF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17-09</w:t>
            </w:r>
          </w:p>
        </w:tc>
        <w:tc>
          <w:tcPr>
            <w:tcW w:w="2180" w:type="pct"/>
          </w:tcPr>
          <w:p w:rsidR="00320D52" w:rsidRDefault="00320D52" w:rsidP="00A221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Соглашения о научно-клиническом сотрудничестве с организациями (учреждениями)</w:t>
            </w:r>
          </w:p>
          <w:p w:rsidR="00320D52" w:rsidRDefault="00320D52" w:rsidP="00A221CF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17-10</w:t>
            </w:r>
          </w:p>
        </w:tc>
        <w:tc>
          <w:tcPr>
            <w:tcW w:w="2180" w:type="pct"/>
          </w:tcPr>
          <w:p w:rsidR="00320D52" w:rsidRDefault="00320D52" w:rsidP="00A221C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о научно-техническом сотрудничестве с организациями (учреждениями)</w:t>
            </w:r>
          </w:p>
          <w:p w:rsidR="00320D52" w:rsidRDefault="00320D52" w:rsidP="00A221CF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17-11</w:t>
            </w:r>
          </w:p>
        </w:tc>
        <w:tc>
          <w:tcPr>
            <w:tcW w:w="2180" w:type="pct"/>
          </w:tcPr>
          <w:p w:rsidR="00320D52" w:rsidRDefault="00320D52" w:rsidP="00A221C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Меморандум о сотрудничестве в области определенной медицинской специальности с организациями (учреждениями)</w:t>
            </w:r>
          </w:p>
        </w:tc>
        <w:tc>
          <w:tcPr>
            <w:tcW w:w="507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A221CF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A221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17-12</w:t>
            </w:r>
          </w:p>
        </w:tc>
        <w:tc>
          <w:tcPr>
            <w:tcW w:w="2180" w:type="pct"/>
          </w:tcPr>
          <w:p w:rsidR="00320D52" w:rsidRDefault="00320D52" w:rsidP="006E214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о сотрудничестве, направленном на проведение научно-организационных работ с организациями (учреждениями)</w:t>
            </w:r>
          </w:p>
        </w:tc>
        <w:tc>
          <w:tcPr>
            <w:tcW w:w="507" w:type="pct"/>
          </w:tcPr>
          <w:p w:rsidR="00320D52" w:rsidRDefault="00320D52" w:rsidP="006E2140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E214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E21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6E2140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6E214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17-13</w:t>
            </w:r>
          </w:p>
        </w:tc>
        <w:tc>
          <w:tcPr>
            <w:tcW w:w="2180" w:type="pct"/>
          </w:tcPr>
          <w:p w:rsidR="00320D52" w:rsidRDefault="00320D52" w:rsidP="006E214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Соглашения о стратегическом партнерстве с организациями (учреждениями)</w:t>
            </w:r>
          </w:p>
          <w:p w:rsidR="00320D52" w:rsidRDefault="00320D52" w:rsidP="006E2140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 w:rsidP="006E2140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E214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E21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492</w:t>
            </w:r>
          </w:p>
          <w:p w:rsidR="00320D52" w:rsidRDefault="00320D52" w:rsidP="006E2140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Pr="00696563" w:rsidRDefault="00320D52" w:rsidP="006E214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17-14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85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17-15</w:t>
            </w:r>
          </w:p>
        </w:tc>
        <w:tc>
          <w:tcPr>
            <w:tcW w:w="2180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Министерством здравоохранения Российской Федерации по научным вопросам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17-16</w:t>
            </w:r>
          </w:p>
        </w:tc>
        <w:tc>
          <w:tcPr>
            <w:tcW w:w="2180" w:type="pct"/>
          </w:tcPr>
          <w:p w:rsidR="00320D52" w:rsidRDefault="00320D52" w:rsidP="004B0C53">
            <w:pPr>
              <w:rPr>
                <w:sz w:val="24"/>
              </w:rPr>
            </w:pPr>
            <w:r>
              <w:rPr>
                <w:sz w:val="24"/>
              </w:rPr>
              <w:t>Переписка с другими ВУЗами по вопросам научно-образовательного кластера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2423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2423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  <w:p w:rsidR="00320D52" w:rsidRDefault="00320D52" w:rsidP="00242370">
            <w:pPr>
              <w:jc w:val="center"/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17-17</w:t>
            </w:r>
          </w:p>
        </w:tc>
        <w:tc>
          <w:tcPr>
            <w:tcW w:w="2180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регистрации исходящих документов (отзывы на диссертационные исследования, письма по научной деятельности и др.)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 w:rsidP="006965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  <w:r>
              <w:rPr>
                <w:sz w:val="24"/>
              </w:rPr>
              <w:br/>
              <w:t>ст. 258 г</w:t>
            </w:r>
          </w:p>
        </w:tc>
        <w:tc>
          <w:tcPr>
            <w:tcW w:w="985" w:type="pct"/>
          </w:tcPr>
          <w:p w:rsidR="00320D52" w:rsidRPr="00696563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приемной проректора по научной работе</w:t>
            </w: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17-18</w:t>
            </w:r>
          </w:p>
        </w:tc>
        <w:tc>
          <w:tcPr>
            <w:tcW w:w="2180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17-19</w:t>
            </w:r>
          </w:p>
        </w:tc>
        <w:tc>
          <w:tcPr>
            <w:tcW w:w="2180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240A39">
        <w:tc>
          <w:tcPr>
            <w:tcW w:w="559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17-20</w:t>
            </w:r>
          </w:p>
        </w:tc>
        <w:tc>
          <w:tcPr>
            <w:tcW w:w="2180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07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85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Pr="006723B9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  <w:r w:rsidRPr="006723B9">
        <w:rPr>
          <w:b/>
          <w:sz w:val="24"/>
          <w:u w:val="single"/>
        </w:rPr>
        <w:t xml:space="preserve">18. </w:t>
      </w:r>
      <w:r>
        <w:rPr>
          <w:b/>
          <w:sz w:val="24"/>
          <w:u w:val="single"/>
        </w:rPr>
        <w:t>ОТДЕЛ ОРГАНИЗАЦИИ И КООРДИНАЦИИ РАБОТЫ ДИССЕРТАЦИОННЫХ</w:t>
      </w:r>
      <w:r w:rsidRPr="006723B9">
        <w:rPr>
          <w:b/>
          <w:sz w:val="24"/>
          <w:u w:val="single"/>
        </w:rPr>
        <w:t xml:space="preserve"> СОВЕТ</w:t>
      </w:r>
      <w:r>
        <w:rPr>
          <w:b/>
          <w:sz w:val="24"/>
          <w:u w:val="single"/>
        </w:rPr>
        <w:t>ОВ</w:t>
      </w:r>
    </w:p>
    <w:p w:rsidR="00320D52" w:rsidRDefault="00320D52" w:rsidP="006723B9">
      <w:pPr>
        <w:jc w:val="center"/>
        <w:rPr>
          <w:sz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86"/>
        <w:gridCol w:w="1464"/>
        <w:gridCol w:w="1714"/>
      </w:tblGrid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18-01</w:t>
            </w:r>
          </w:p>
        </w:tc>
        <w:tc>
          <w:tcPr>
            <w:tcW w:w="2196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Приказы и инструктивные письма Минобразования России, нормативные документы Высшей аттестационной комиссии, относящиеся к деятельности совета </w:t>
            </w:r>
          </w:p>
          <w:p w:rsidR="00320D52" w:rsidRDefault="00320D52" w:rsidP="001864B2">
            <w:pPr>
              <w:jc w:val="both"/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 w:rsidP="001864B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 б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(1)Относящиеся к деятельности организации – пост.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18-02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отделе. 2-й экз.</w:t>
            </w:r>
          </w:p>
        </w:tc>
        <w:tc>
          <w:tcPr>
            <w:tcW w:w="568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70"/>
        </w:trPr>
        <w:tc>
          <w:tcPr>
            <w:tcW w:w="575" w:type="pct"/>
          </w:tcPr>
          <w:p w:rsidR="00320D52" w:rsidRPr="00885E80" w:rsidRDefault="00320D52" w:rsidP="00361C03">
            <w:pPr>
              <w:jc w:val="center"/>
              <w:rPr>
                <w:sz w:val="24"/>
              </w:rPr>
            </w:pPr>
            <w:r w:rsidRPr="005D5951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5D5951">
              <w:rPr>
                <w:sz w:val="24"/>
              </w:rPr>
              <w:t>-0</w:t>
            </w:r>
            <w:r>
              <w:rPr>
                <w:sz w:val="24"/>
              </w:rPr>
              <w:t>3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отдела. 2-й экз.</w:t>
            </w:r>
          </w:p>
        </w:tc>
        <w:tc>
          <w:tcPr>
            <w:tcW w:w="568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896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18-04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работе совета</w:t>
            </w:r>
          </w:p>
        </w:tc>
        <w:tc>
          <w:tcPr>
            <w:tcW w:w="568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464 б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 w:rsidP="00361C03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18-05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896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18-06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Список членов Диссертационного совета</w:t>
            </w: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4675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надобности. (не менее 1-го года)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Приказ Минобрнауки России от 13 января 2014 года № 7</w:t>
            </w:r>
          </w:p>
          <w:p w:rsidR="00320D52" w:rsidRPr="00CF3536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18-07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Аттестационные дела соискателей, представленных к присуждению ученых степеней. 2-й экз.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 w:rsidP="00CF353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Приказ Минобрнауки России от 13 января 2014 года № 7</w:t>
            </w:r>
          </w:p>
          <w:p w:rsidR="00320D52" w:rsidRPr="00CF3536" w:rsidRDefault="00320D52" w:rsidP="00CF3536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18-08</w:t>
            </w:r>
          </w:p>
        </w:tc>
        <w:tc>
          <w:tcPr>
            <w:tcW w:w="2196" w:type="pct"/>
          </w:tcPr>
          <w:p w:rsidR="00320D52" w:rsidRDefault="00320D52" w:rsidP="006723B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Высшей аттестационной комиссией, учреждениями и отдельными лицами по вопросам защиты диссертаций</w:t>
            </w:r>
          </w:p>
          <w:p w:rsidR="00320D52" w:rsidRDefault="00320D52" w:rsidP="006723B9">
            <w:pPr>
              <w:jc w:val="both"/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672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</w:tc>
        <w:tc>
          <w:tcPr>
            <w:tcW w:w="896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18-09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247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18-10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18-11</w:t>
            </w:r>
          </w:p>
        </w:tc>
        <w:tc>
          <w:tcPr>
            <w:tcW w:w="2196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68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6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896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20D52" w:rsidRDefault="00320D52" w:rsidP="00F87F0C">
      <w:pPr>
        <w:rPr>
          <w:b/>
          <w:sz w:val="24"/>
        </w:rPr>
      </w:pPr>
    </w:p>
    <w:p w:rsidR="00320D52" w:rsidRDefault="00320D52" w:rsidP="00F87F0C">
      <w:pPr>
        <w:rPr>
          <w:b/>
          <w:sz w:val="24"/>
        </w:rPr>
      </w:pPr>
      <w:r>
        <w:rPr>
          <w:b/>
          <w:sz w:val="24"/>
        </w:rPr>
        <w:br w:type="page"/>
      </w:r>
    </w:p>
    <w:p w:rsidR="00320D52" w:rsidRPr="006723B9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19. АСПИРАНТУРА</w:t>
      </w:r>
    </w:p>
    <w:p w:rsidR="00320D52" w:rsidRPr="00D42B0E" w:rsidRDefault="00320D52" w:rsidP="006723B9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7"/>
        <w:gridCol w:w="4201"/>
        <w:gridCol w:w="1002"/>
        <w:gridCol w:w="1501"/>
        <w:gridCol w:w="1759"/>
      </w:tblGrid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19-01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здравоохранения Российской Федерации по работе отдела, относящиеся к деятельности университета</w:t>
            </w:r>
          </w:p>
          <w:p w:rsidR="00320D52" w:rsidRDefault="00320D52" w:rsidP="001864B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19-02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аспирантуре и подготовке научных кадров. 2-й экз.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19-03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методического Совета аспирантуры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361C03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19-04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 по приему кандидатских экзаменов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1864B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</w:t>
            </w:r>
          </w:p>
          <w:p w:rsidR="00320D52" w:rsidRDefault="00320D52" w:rsidP="001864B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№ 13</w:t>
            </w:r>
          </w:p>
          <w:p w:rsidR="00320D52" w:rsidRDefault="00320D52" w:rsidP="001864B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19-05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ректора по личному составу соискателей научных степеней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19а</w:t>
            </w:r>
          </w:p>
          <w:p w:rsidR="00320D52" w:rsidRDefault="00320D52" w:rsidP="003111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955"/>
        </w:trPr>
        <w:tc>
          <w:tcPr>
            <w:tcW w:w="574" w:type="pct"/>
          </w:tcPr>
          <w:p w:rsidR="00320D52" w:rsidRPr="00F701AD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9</w:t>
            </w:r>
            <w:r>
              <w:rPr>
                <w:sz w:val="24"/>
                <w:lang w:val="en-US"/>
              </w:rPr>
              <w:t>-0</w:t>
            </w:r>
            <w:r>
              <w:rPr>
                <w:sz w:val="24"/>
              </w:rPr>
              <w:t>6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аспирантуры и подготовки научных кадров. 2-й экз.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19-07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План приема аспирантов</w:t>
            </w: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35-07</w:t>
            </w:r>
            <w:r w:rsidRPr="00EC5C98">
              <w:rPr>
                <w:rStyle w:val="FootnoteReference"/>
                <w:sz w:val="24"/>
                <w:szCs w:val="24"/>
              </w:rPr>
              <w:footnoteReference w:customMarkFollows="1" w:id="8"/>
              <w:sym w:font="Symbol" w:char="F02A"/>
            </w:r>
            <w:r w:rsidRPr="00EC5C98">
              <w:rPr>
                <w:rStyle w:val="FootnoteReference"/>
                <w:sz w:val="24"/>
                <w:szCs w:val="24"/>
              </w:rPr>
              <w:sym w:font="Symbol" w:char="F02A"/>
            </w:r>
            <w:r w:rsidRPr="00EC5C98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1864B2">
            <w:pPr>
              <w:rPr>
                <w:i/>
                <w:sz w:val="18"/>
                <w:szCs w:val="18"/>
              </w:rPr>
            </w:pPr>
            <w:r w:rsidRPr="0052329E">
              <w:rPr>
                <w:i/>
                <w:sz w:val="18"/>
                <w:szCs w:val="18"/>
              </w:rPr>
              <w:t>1-й экз. в приемной комиссии</w:t>
            </w:r>
          </w:p>
          <w:p w:rsidR="00320D52" w:rsidRDefault="00320D52" w:rsidP="001864B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05-07</w:t>
            </w:r>
          </w:p>
          <w:p w:rsidR="00320D52" w:rsidRPr="0052329E" w:rsidRDefault="00320D52" w:rsidP="001864B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19-08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работе аспирантуры и подготовке научных кадров</w:t>
            </w: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Входит в состав отчета НИР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17-05</w:t>
            </w:r>
          </w:p>
          <w:p w:rsidR="00320D52" w:rsidRPr="0052329E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19-09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аспирантов</w:t>
            </w: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111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656 б</w:t>
            </w:r>
          </w:p>
          <w:p w:rsidR="00320D52" w:rsidRDefault="00320D52" w:rsidP="003111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31115D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19-10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1864B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361C03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19-11</w:t>
            </w:r>
          </w:p>
        </w:tc>
        <w:tc>
          <w:tcPr>
            <w:tcW w:w="2197" w:type="pct"/>
          </w:tcPr>
          <w:p w:rsidR="00320D52" w:rsidRDefault="00320D52" w:rsidP="001864B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о подготовке научных кадров через аспирантуру с Министерством здравоохранения и Министерством науки и образования Российской Федерации</w:t>
            </w:r>
          </w:p>
          <w:p w:rsidR="00320D52" w:rsidRDefault="00320D52" w:rsidP="001864B2">
            <w:pPr>
              <w:jc w:val="both"/>
              <w:rPr>
                <w:sz w:val="24"/>
              </w:rPr>
            </w:pPr>
          </w:p>
          <w:p w:rsidR="00320D52" w:rsidRDefault="00320D52" w:rsidP="001864B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</w:t>
            </w: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19-12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Протоколы заседаний экзаменационных комиссий по государственной итоговой аттестации аспирантов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5232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5232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18в</w:t>
            </w: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19-13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19-14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F87F0C">
      <w:pPr>
        <w:rPr>
          <w:sz w:val="27"/>
        </w:rPr>
      </w:pPr>
    </w:p>
    <w:p w:rsidR="00320D52" w:rsidRDefault="00320D52" w:rsidP="00F87F0C">
      <w:pPr>
        <w:rPr>
          <w:sz w:val="27"/>
        </w:rPr>
      </w:pPr>
      <w:r>
        <w:rPr>
          <w:sz w:val="27"/>
        </w:rPr>
        <w:br w:type="page"/>
      </w:r>
    </w:p>
    <w:p w:rsidR="00320D52" w:rsidRPr="00DF6EF7" w:rsidRDefault="00320D52" w:rsidP="00F87F0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</w:t>
      </w:r>
      <w:r w:rsidRPr="00DF6EF7">
        <w:rPr>
          <w:b/>
          <w:sz w:val="24"/>
          <w:szCs w:val="24"/>
          <w:u w:val="single"/>
        </w:rPr>
        <w:t>. СТОМАТОЛОГИЧЕСКАЯ ПОЛИКЛИНИКА</w:t>
      </w:r>
    </w:p>
    <w:p w:rsidR="00320D52" w:rsidRPr="00DF6EF7" w:rsidRDefault="00320D52" w:rsidP="00DF6EF7">
      <w:pPr>
        <w:jc w:val="center"/>
        <w:rPr>
          <w:b/>
          <w:sz w:val="24"/>
          <w:szCs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4288"/>
        <w:gridCol w:w="937"/>
        <w:gridCol w:w="1515"/>
        <w:gridCol w:w="1764"/>
      </w:tblGrid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стоматологической поликлинике. 2-й экз.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355C2">
        <w:trPr>
          <w:trHeight w:val="70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5D5951">
              <w:rPr>
                <w:sz w:val="24"/>
              </w:rPr>
              <w:t>-</w:t>
            </w:r>
            <w:r>
              <w:rPr>
                <w:sz w:val="24"/>
              </w:rPr>
              <w:t>02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 системе ведомственного контроля качества медицинской помощи населению в стоматологической клинике ФГБОУ ВО ПИМУ Минздрава»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 заместителе главного врача по экспертизе временной нетрудоспособности стоматологической поликлиники ФГБОУ ВО ПИМУ Минздрава»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«Об организации и порядке проведения экспертизы временной нетрудоспособности в стоматологической поликлинике ФГБОУ ВО ПИМУ Минздрава»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 врачебной комиссии стоматологической поликлиники ФГБОУ ВО ПИМУ Минздрава»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 системе ведомственного контроля за экспертизой временной нетрудоспособности по стоматологической поликлинике ФГБОУ ВО ПИМУ Минздрава»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«О порядке обеспечения бланками листков нетрудоспособности в стоматологической поликлинике ФГБОУ ВО ПИМУ Минздрава, организации их учета, хранения, распределения и отчетности»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Прейскурант цен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297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20-09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Лицензия на оказание медицинских услуг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5614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97</w:t>
            </w:r>
          </w:p>
          <w:p w:rsidR="00320D52" w:rsidRDefault="00320D52" w:rsidP="00561430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Лицензия на право пользования источниками ионизирующего излучения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97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Договоры, программы со страховыми компаниями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447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с торгующими и обслуживающими стоматологическую поликлинику организациями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752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врачебных конференций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22 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совещаний работников стоматологической поликлиники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C42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лет </w:t>
            </w:r>
          </w:p>
          <w:p w:rsidR="00320D52" w:rsidRDefault="00320D52" w:rsidP="00C42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18 з</w:t>
            </w:r>
          </w:p>
          <w:p w:rsidR="00320D52" w:rsidRDefault="00320D52" w:rsidP="007D5D93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результатов индивидуального дозиметрического контроля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634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9A05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дозиметрического контроля средств защиты в рентгеновском кабинете и в смежных помещениях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634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695"/>
        </w:trPr>
        <w:tc>
          <w:tcPr>
            <w:tcW w:w="554" w:type="pct"/>
          </w:tcPr>
          <w:p w:rsidR="00320D52" w:rsidRDefault="00320D52" w:rsidP="009A05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стоматологической поликлиники. 2-й экз.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3D5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3D5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2" w:type="pct"/>
          </w:tcPr>
          <w:p w:rsidR="00320D52" w:rsidRDefault="00320D52" w:rsidP="003D534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3D534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3D534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заместителя главного врача по клинико-экспертной работе и медицинской части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290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774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20-19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кафедры стоматологии детского возраста по лечебной работе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</w:tc>
        <w:tc>
          <w:tcPr>
            <w:tcW w:w="922" w:type="pct"/>
          </w:tcPr>
          <w:p w:rsidR="00320D52" w:rsidRPr="00DF6EF7" w:rsidRDefault="00320D52" w:rsidP="002A371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698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лечебного отделения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Годовой отчет ортопедического отделения по лечебной работе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918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расходованию бланков листков нетрудоспособности в ФСС Нижегородской области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кафедры стоматологии ФДПО по лечебной работе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терапевтического отделения по лечебной работе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хирургического отделения по лечебной работе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A37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Ежеквартальные отчеты по расходованию бланков листков нетрудоспособности в ФСС Нижегородской области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464 г</w:t>
            </w:r>
          </w:p>
        </w:tc>
        <w:tc>
          <w:tcPr>
            <w:tcW w:w="922" w:type="pct"/>
          </w:tcPr>
          <w:p w:rsidR="00320D52" w:rsidRDefault="00320D52" w:rsidP="00DA3E32">
            <w:pPr>
              <w:rPr>
                <w:i/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</w:t>
            </w:r>
            <w:r>
              <w:rPr>
                <w:i/>
                <w:sz w:val="18"/>
                <w:szCs w:val="18"/>
              </w:rPr>
              <w:t xml:space="preserve"> отсутствии годовых, полугодовых </w:t>
            </w:r>
            <w:r w:rsidRPr="00EF69EB">
              <w:rPr>
                <w:i/>
                <w:sz w:val="18"/>
                <w:szCs w:val="18"/>
              </w:rPr>
              <w:t>– пост</w:t>
            </w:r>
            <w:r>
              <w:rPr>
                <w:i/>
                <w:sz w:val="18"/>
                <w:szCs w:val="18"/>
              </w:rPr>
              <w:t>.</w:t>
            </w:r>
          </w:p>
          <w:p w:rsidR="00320D52" w:rsidRDefault="00320D52" w:rsidP="00DA3E3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039-2/у-88 и 039-4/у лечебного отделения стоматологической поликлиники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д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        039-2/у-88 кафедры стоматологии детского возраста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F69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F69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д</w:t>
            </w:r>
          </w:p>
        </w:tc>
        <w:tc>
          <w:tcPr>
            <w:tcW w:w="922" w:type="pct"/>
          </w:tcPr>
          <w:p w:rsidR="00320D52" w:rsidRPr="00EF69EB" w:rsidRDefault="00320D52" w:rsidP="00DB218B">
            <w:pPr>
              <w:rPr>
                <w:i/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039-2/у-88 кафедры стоматологии ФПКВ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д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039-2/у-88 терапевтического стоматологического отделения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д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039-2/у-88 хирургического стоматологического отделения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д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по форме 039-4/у ортопедического стоматологического отделения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д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  <w:r w:rsidRPr="00EF69EB">
              <w:rPr>
                <w:i/>
                <w:sz w:val="18"/>
                <w:szCs w:val="18"/>
              </w:rPr>
              <w:t>При отсутствии годовых, полугодовых, квартальных – пост.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20-33</w:t>
            </w:r>
          </w:p>
        </w:tc>
        <w:tc>
          <w:tcPr>
            <w:tcW w:w="2242" w:type="pct"/>
          </w:tcPr>
          <w:p w:rsidR="00320D52" w:rsidRDefault="00320D52" w:rsidP="002E0EE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Ежеквартальные отчеты по лечебной работе кафедры стоматологии ФПКВ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г</w:t>
            </w:r>
          </w:p>
        </w:tc>
        <w:tc>
          <w:tcPr>
            <w:tcW w:w="922" w:type="pct"/>
          </w:tcPr>
          <w:p w:rsidR="00320D52" w:rsidRDefault="00320D52" w:rsidP="00AD2F5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годовых, полугодовых – пост.</w:t>
            </w:r>
          </w:p>
          <w:p w:rsidR="00320D52" w:rsidRDefault="00320D52" w:rsidP="00AD2F5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20-34</w:t>
            </w:r>
          </w:p>
        </w:tc>
        <w:tc>
          <w:tcPr>
            <w:tcW w:w="2242" w:type="pct"/>
          </w:tcPr>
          <w:p w:rsidR="00320D52" w:rsidRDefault="00320D52" w:rsidP="00AD2F5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Ежеквартальные отчеты по лечебной работе лечебного отделения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г</w:t>
            </w:r>
          </w:p>
        </w:tc>
        <w:tc>
          <w:tcPr>
            <w:tcW w:w="922" w:type="pct"/>
          </w:tcPr>
          <w:p w:rsidR="00320D52" w:rsidRDefault="00320D52" w:rsidP="00AD2F5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годовых, полугодовых – пост.</w:t>
            </w:r>
          </w:p>
          <w:p w:rsidR="00320D52" w:rsidRDefault="00320D52" w:rsidP="00AD2F5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20-35</w:t>
            </w:r>
          </w:p>
        </w:tc>
        <w:tc>
          <w:tcPr>
            <w:tcW w:w="2242" w:type="pct"/>
          </w:tcPr>
          <w:p w:rsidR="00320D52" w:rsidRDefault="00320D52" w:rsidP="00966BB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Ежеквартальные отчеты по лечебной работе ортопедического отделения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EF69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EF69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г</w:t>
            </w:r>
          </w:p>
        </w:tc>
        <w:tc>
          <w:tcPr>
            <w:tcW w:w="922" w:type="pct"/>
          </w:tcPr>
          <w:p w:rsidR="00320D52" w:rsidRDefault="00320D52" w:rsidP="00966BB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годовых, полугодовых – пост.</w:t>
            </w:r>
          </w:p>
          <w:p w:rsidR="00320D52" w:rsidRDefault="00320D52" w:rsidP="00966BB9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20-36</w:t>
            </w:r>
          </w:p>
        </w:tc>
        <w:tc>
          <w:tcPr>
            <w:tcW w:w="2242" w:type="pct"/>
          </w:tcPr>
          <w:p w:rsidR="00320D52" w:rsidRDefault="00320D52" w:rsidP="00E76C5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Ежеквартальные отчеты по лечебной работе терапевтического отделения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г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годовых, полугодовых – пост.</w:t>
            </w: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20-37</w:t>
            </w:r>
          </w:p>
        </w:tc>
        <w:tc>
          <w:tcPr>
            <w:tcW w:w="2242" w:type="pct"/>
          </w:tcPr>
          <w:p w:rsidR="00320D52" w:rsidRDefault="00320D52" w:rsidP="00E76C5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Ежеквартальные отчеты по лечебной работе хирургического отделения 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г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годовых, полугодовых – пост.</w:t>
            </w: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RPr="00CF21E0" w:rsidTr="006355C2">
        <w:tc>
          <w:tcPr>
            <w:tcW w:w="554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20-38</w:t>
            </w:r>
          </w:p>
        </w:tc>
        <w:tc>
          <w:tcPr>
            <w:tcW w:w="2242" w:type="pct"/>
          </w:tcPr>
          <w:p w:rsidR="00320D52" w:rsidRPr="00CF21E0" w:rsidRDefault="00320D52" w:rsidP="00DF6EF7">
            <w:pPr>
              <w:jc w:val="both"/>
              <w:rPr>
                <w:sz w:val="24"/>
              </w:rPr>
            </w:pPr>
            <w:r w:rsidRPr="00CF21E0">
              <w:rPr>
                <w:sz w:val="24"/>
              </w:rPr>
              <w:t>Документы по лицензированию деятельности стоматологической поликлиники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  <w:p w:rsidR="00320D52" w:rsidRPr="00CF21E0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CF21E0" w:rsidRDefault="00320D52" w:rsidP="00735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CF21E0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96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 w:rsidRPr="0073510E">
              <w:rPr>
                <w:i/>
                <w:sz w:val="18"/>
                <w:szCs w:val="18"/>
              </w:rPr>
              <w:t xml:space="preserve">После прекращения действия лицензии. Протоколы, решения, документы подтверждающие наличие лицензии – пост. </w:t>
            </w:r>
          </w:p>
          <w:p w:rsidR="00320D52" w:rsidRPr="0073510E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RPr="00CF21E0" w:rsidTr="006355C2">
        <w:tc>
          <w:tcPr>
            <w:tcW w:w="554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20-39</w:t>
            </w:r>
          </w:p>
        </w:tc>
        <w:tc>
          <w:tcPr>
            <w:tcW w:w="2242" w:type="pct"/>
          </w:tcPr>
          <w:p w:rsidR="00320D52" w:rsidRPr="00CF21E0" w:rsidRDefault="00320D52" w:rsidP="00DF6EF7">
            <w:pPr>
              <w:jc w:val="both"/>
              <w:rPr>
                <w:sz w:val="24"/>
              </w:rPr>
            </w:pPr>
            <w:r w:rsidRPr="00CF21E0">
              <w:rPr>
                <w:sz w:val="24"/>
              </w:rPr>
              <w:t xml:space="preserve">Документы </w:t>
            </w:r>
            <w:r>
              <w:rPr>
                <w:sz w:val="24"/>
              </w:rPr>
              <w:t xml:space="preserve">(заключения, акты и др.) </w:t>
            </w:r>
            <w:r w:rsidRPr="00CF21E0">
              <w:rPr>
                <w:sz w:val="24"/>
              </w:rPr>
              <w:t>по лицензированию источников ионизирующего излучения стоматологической поликлинике</w:t>
            </w:r>
          </w:p>
          <w:p w:rsidR="00320D52" w:rsidRPr="00CF21E0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CF21E0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759</w:t>
            </w:r>
          </w:p>
        </w:tc>
        <w:tc>
          <w:tcPr>
            <w:tcW w:w="922" w:type="pct"/>
          </w:tcPr>
          <w:p w:rsidR="00320D52" w:rsidRPr="00CF21E0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RPr="00CF21E0" w:rsidTr="006355C2">
        <w:tc>
          <w:tcPr>
            <w:tcW w:w="554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20-40</w:t>
            </w:r>
          </w:p>
        </w:tc>
        <w:tc>
          <w:tcPr>
            <w:tcW w:w="2242" w:type="pct"/>
          </w:tcPr>
          <w:p w:rsidR="00320D52" w:rsidRPr="00CF21E0" w:rsidRDefault="00320D52" w:rsidP="00DF6EF7">
            <w:pPr>
              <w:jc w:val="both"/>
              <w:rPr>
                <w:sz w:val="24"/>
              </w:rPr>
            </w:pPr>
            <w:r w:rsidRPr="00CF21E0">
              <w:rPr>
                <w:sz w:val="24"/>
              </w:rPr>
              <w:t xml:space="preserve">Документы </w:t>
            </w:r>
            <w:r>
              <w:rPr>
                <w:sz w:val="24"/>
              </w:rPr>
              <w:t xml:space="preserve">(заключения, акты и др.) </w:t>
            </w:r>
            <w:r w:rsidRPr="00CF21E0">
              <w:rPr>
                <w:sz w:val="24"/>
              </w:rPr>
              <w:t>по пожарной безопасности</w:t>
            </w:r>
          </w:p>
          <w:p w:rsidR="00320D52" w:rsidRPr="00CF21E0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CF21E0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861</w:t>
            </w:r>
          </w:p>
          <w:p w:rsidR="00320D52" w:rsidRPr="00CF21E0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CF21E0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RPr="00CF21E0" w:rsidTr="006355C2">
        <w:trPr>
          <w:trHeight w:val="1080"/>
        </w:trPr>
        <w:tc>
          <w:tcPr>
            <w:tcW w:w="554" w:type="pct"/>
          </w:tcPr>
          <w:p w:rsidR="00320D52" w:rsidRPr="00CF21E0" w:rsidRDefault="00320D52" w:rsidP="009A05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20-41</w:t>
            </w:r>
          </w:p>
        </w:tc>
        <w:tc>
          <w:tcPr>
            <w:tcW w:w="2242" w:type="pct"/>
          </w:tcPr>
          <w:p w:rsidR="00320D52" w:rsidRPr="00CF21E0" w:rsidRDefault="00320D52" w:rsidP="00DF6EF7">
            <w:pPr>
              <w:jc w:val="both"/>
              <w:rPr>
                <w:sz w:val="24"/>
              </w:rPr>
            </w:pPr>
            <w:r w:rsidRPr="00CF21E0">
              <w:rPr>
                <w:sz w:val="24"/>
              </w:rPr>
              <w:t>Документы (заключения, акты, результаты анализов крови и др.) по профилактическому и медицинскому осмотру работник</w:t>
            </w:r>
            <w:r>
              <w:rPr>
                <w:sz w:val="24"/>
              </w:rPr>
              <w:t>ов стоматологической поликлиники</w:t>
            </w:r>
            <w:r w:rsidRPr="00CF21E0">
              <w:rPr>
                <w:sz w:val="24"/>
              </w:rPr>
              <w:t>, тетрадь выдачи спецжиров</w:t>
            </w:r>
          </w:p>
          <w:p w:rsidR="00320D52" w:rsidRPr="00CF21E0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CF21E0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Pr="00CF21E0" w:rsidRDefault="00320D52" w:rsidP="00DF6EF7">
            <w:pPr>
              <w:jc w:val="center"/>
              <w:rPr>
                <w:sz w:val="24"/>
              </w:rPr>
            </w:pPr>
            <w:r w:rsidRPr="00CF21E0">
              <w:rPr>
                <w:sz w:val="24"/>
              </w:rPr>
              <w:t xml:space="preserve"> ст. </w:t>
            </w:r>
            <w:r>
              <w:rPr>
                <w:sz w:val="24"/>
              </w:rPr>
              <w:t>914</w:t>
            </w:r>
          </w:p>
        </w:tc>
        <w:tc>
          <w:tcPr>
            <w:tcW w:w="922" w:type="pct"/>
          </w:tcPr>
          <w:p w:rsidR="00320D52" w:rsidRPr="00CF21E0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Pr="003A0C55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20-42</w:t>
            </w:r>
          </w:p>
        </w:tc>
        <w:tc>
          <w:tcPr>
            <w:tcW w:w="2242" w:type="pct"/>
          </w:tcPr>
          <w:p w:rsidR="00320D52" w:rsidRPr="003A0C55" w:rsidRDefault="00320D52" w:rsidP="00DF6EF7">
            <w:pPr>
              <w:jc w:val="both"/>
              <w:rPr>
                <w:sz w:val="24"/>
              </w:rPr>
            </w:pPr>
            <w:r w:rsidRPr="003A0C55">
              <w:rPr>
                <w:sz w:val="24"/>
              </w:rPr>
              <w:t>Документы</w:t>
            </w:r>
            <w:r>
              <w:rPr>
                <w:sz w:val="24"/>
              </w:rPr>
              <w:t xml:space="preserve"> (акты, технические отчеты, расчеты сечения силового кабеля, протоколы проверки заземления, измерения сопротивления, планы по электрике и др.)</w:t>
            </w:r>
            <w:r w:rsidRPr="003A0C55">
              <w:rPr>
                <w:sz w:val="24"/>
              </w:rPr>
              <w:t xml:space="preserve"> по энергонадзору</w:t>
            </w:r>
          </w:p>
          <w:p w:rsidR="00320D52" w:rsidRPr="003A0C55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3A0C55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CF21E0" w:rsidRDefault="00320D52" w:rsidP="00D72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72B43">
            <w:pPr>
              <w:jc w:val="center"/>
              <w:rPr>
                <w:sz w:val="24"/>
              </w:rPr>
            </w:pPr>
            <w:r w:rsidRPr="00CF21E0">
              <w:rPr>
                <w:sz w:val="24"/>
              </w:rPr>
              <w:t xml:space="preserve"> ст. </w:t>
            </w:r>
            <w:r>
              <w:rPr>
                <w:sz w:val="24"/>
              </w:rPr>
              <w:t>816</w:t>
            </w:r>
          </w:p>
          <w:p w:rsidR="00320D52" w:rsidRPr="00CF21E0" w:rsidRDefault="00320D52" w:rsidP="00D72B43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«Опись корешков бланков листков нетрудоспособности и испорченных бланков»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259 г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9A05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«Учет спирта»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765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 w:rsidRPr="00A23DA0">
              <w:rPr>
                <w:i/>
                <w:sz w:val="18"/>
                <w:szCs w:val="18"/>
              </w:rPr>
              <w:t>После списания материально-имущественных ценностей.</w:t>
            </w:r>
            <w:r>
              <w:rPr>
                <w:i/>
                <w:sz w:val="18"/>
                <w:szCs w:val="18"/>
              </w:rPr>
              <w:t xml:space="preserve"> П</w:t>
            </w:r>
            <w:r w:rsidRPr="00361C03">
              <w:rPr>
                <w:i/>
                <w:sz w:val="18"/>
                <w:szCs w:val="18"/>
              </w:rPr>
              <w:t>ри условии завершения проверки (ревизии</w:t>
            </w:r>
            <w:r>
              <w:rPr>
                <w:i/>
                <w:sz w:val="18"/>
                <w:szCs w:val="18"/>
              </w:rPr>
              <w:t>)</w:t>
            </w:r>
          </w:p>
          <w:p w:rsidR="00320D52" w:rsidRPr="00A23DA0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20-45</w:t>
            </w:r>
          </w:p>
        </w:tc>
        <w:tc>
          <w:tcPr>
            <w:tcW w:w="2242" w:type="pct"/>
          </w:tcPr>
          <w:p w:rsidR="00320D52" w:rsidRPr="00CF21E0" w:rsidRDefault="00320D52" w:rsidP="00DF6EF7">
            <w:pPr>
              <w:jc w:val="both"/>
              <w:rPr>
                <w:sz w:val="24"/>
              </w:rPr>
            </w:pPr>
            <w:r w:rsidRPr="00CF21E0">
              <w:rPr>
                <w:sz w:val="24"/>
              </w:rPr>
              <w:t>Журнал кассира-операциониста</w:t>
            </w:r>
          </w:p>
        </w:tc>
        <w:tc>
          <w:tcPr>
            <w:tcW w:w="490" w:type="pct"/>
          </w:tcPr>
          <w:p w:rsidR="00320D52" w:rsidRPr="00CF21E0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CF21E0" w:rsidRDefault="00320D52" w:rsidP="00DF6EF7">
            <w:pPr>
              <w:jc w:val="center"/>
              <w:rPr>
                <w:sz w:val="24"/>
              </w:rPr>
            </w:pPr>
            <w:r w:rsidRPr="00CF21E0"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 w:rsidRPr="00CF21E0">
              <w:rPr>
                <w:sz w:val="24"/>
              </w:rPr>
              <w:t>ст. 361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 завершения проверки (ревизии</w:t>
            </w:r>
            <w:r>
              <w:rPr>
                <w:i/>
                <w:sz w:val="18"/>
                <w:szCs w:val="18"/>
              </w:rPr>
              <w:t>)</w:t>
            </w:r>
          </w:p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первичного и текущего инструктажа по экспертизе временной нетрудоспособности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626 а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544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работы воздушного стерилизатора (форма № 257-у)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приказ МЗ СССР </w:t>
            </w:r>
          </w:p>
          <w:p w:rsidR="00320D52" w:rsidRDefault="00320D52" w:rsidP="006712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1030 от 04.10.1980 г.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551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работы парового стерилизатора (форма № 257-у)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приказ МЗ СССР </w:t>
            </w:r>
          </w:p>
          <w:p w:rsidR="00320D52" w:rsidRDefault="00320D52" w:rsidP="00452F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1030 от 04.10.1980 г.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9A05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20-49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внеочередных осмотров рентгеновских аппаратов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306</w:t>
            </w:r>
            <w:r>
              <w:rPr>
                <w:rStyle w:val="FootnoteReference"/>
                <w:sz w:val="24"/>
              </w:rPr>
              <w:footnoteReference w:customMarkFollows="1" w:id="9"/>
              <w:t>**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внесения последней записи</w:t>
            </w:r>
          </w:p>
        </w:tc>
      </w:tr>
      <w:tr w:rsidR="00320D52" w:rsidTr="006355C2">
        <w:trPr>
          <w:trHeight w:val="604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договоров услуг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459 г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A23DA0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окончания срока действия последнего договора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6210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Инструктажа по радиационной безопасности и охране труда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626 б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текущих счетов, счетов-фактур на оплату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459 з</w:t>
            </w:r>
          </w:p>
        </w:tc>
        <w:tc>
          <w:tcPr>
            <w:tcW w:w="922" w:type="pct"/>
          </w:tcPr>
          <w:p w:rsidR="00320D52" w:rsidRPr="00361C03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текущей дезинфекции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3B0B12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 w:rsidP="006210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выдачи и приема стоматологических инструментов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765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 w:rsidRPr="003D5562">
              <w:rPr>
                <w:i/>
                <w:sz w:val="18"/>
                <w:szCs w:val="18"/>
              </w:rPr>
              <w:t>После списания материально-имущественных ценностей. При условии завершения проверки (ревизии)</w:t>
            </w:r>
          </w:p>
          <w:p w:rsidR="00320D52" w:rsidRPr="003D556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6210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инструктажа по санитарному минимуму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626 б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6210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качества предстерилизационной очистки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758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rPr>
          <w:trHeight w:val="1560"/>
        </w:trPr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пациентов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приказ МЗ СССР</w:t>
            </w:r>
          </w:p>
          <w:p w:rsidR="00320D52" w:rsidRDefault="00320D52" w:rsidP="0017643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№ 1030 от 04.10.1980 г.</w:t>
            </w:r>
          </w:p>
          <w:p w:rsidR="00320D52" w:rsidRDefault="00320D52" w:rsidP="00176439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получения хозяйственных товаров на медицинском складе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765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 xml:space="preserve">осле списания материально-имущественных ценностей. </w:t>
            </w: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  <w:p w:rsidR="00320D52" w:rsidRPr="000E12E4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20-59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рабочего времени врачей, среднего и младшего медицинского персонала для ежемесячного заполнения табеля</w:t>
            </w: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586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6210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расходных материалов (штифты, анестезия, пломбировочные материалы)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765</w:t>
            </w: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 xml:space="preserve">осле списания материально-имущественных ценностей. </w:t>
            </w: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  <w:p w:rsidR="00320D52" w:rsidRDefault="00320D52" w:rsidP="00DB218B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рецептурных бланков формы 148-1/у-88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259 г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об уничтожении корешков бланков листков нетрудоспособности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781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об уничтожении формы   039-у-88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781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сверки данных, книги получения и книги распределения бланков листков нетрудоспособности стоматологической поликлиники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259 г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Pr="00721BE7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 w:rsidRPr="00721BE7">
              <w:rPr>
                <w:sz w:val="24"/>
              </w:rPr>
              <w:t>Ежеквартальный анализ временной нетрудоспособности (по врачам и заболеваниям)</w:t>
            </w:r>
          </w:p>
          <w:p w:rsidR="00320D52" w:rsidRPr="00721BE7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721BE7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 w:rsidRPr="00721BE7">
              <w:rPr>
                <w:sz w:val="24"/>
              </w:rPr>
              <w:t>10 лет ЭПК ст. 634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Заявки на бланки листков нетрудоспособности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463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Заявки на расходные стоматологические материалы, оборудование, аппаратуру и технические задания на тендеры, аукционы, котировки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</w:tc>
        <w:tc>
          <w:tcPr>
            <w:tcW w:w="922" w:type="pct"/>
          </w:tcPr>
          <w:p w:rsidR="00320D52" w:rsidRDefault="00320D52" w:rsidP="0053313A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20-68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Информация для пациентов о порядке оказания медицинских услуг в стоматологической поликлинике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89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20-69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Информированное добровольное согласие (на дентальную имплантологию, на операцию, на предложенный план ортопедического стоматологического согласия, на предложенный план стоматологического лечения)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436</w:t>
            </w:r>
          </w:p>
        </w:tc>
        <w:tc>
          <w:tcPr>
            <w:tcW w:w="922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Иски, жалобы пациентов и решения по ним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188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C93B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О серьезных нарушениях, повлекших возбуждение уголовных дел и судебных разбирательств – пост. </w:t>
            </w:r>
          </w:p>
        </w:tc>
      </w:tr>
      <w:tr w:rsidR="00320D52" w:rsidTr="006355C2">
        <w:tc>
          <w:tcPr>
            <w:tcW w:w="554" w:type="pct"/>
          </w:tcPr>
          <w:p w:rsidR="00320D52" w:rsidRPr="00721BE7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 w:rsidRPr="00721BE7">
              <w:rPr>
                <w:sz w:val="24"/>
              </w:rPr>
              <w:t>Листок учета работы врача рентгеновского кабинета (рентгенолаборанта) стоматологической поликлиники</w:t>
            </w:r>
          </w:p>
          <w:p w:rsidR="00320D52" w:rsidRPr="00721BE7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Pr="00721BE7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721BE7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721BE7">
              <w:rPr>
                <w:sz w:val="24"/>
              </w:rPr>
              <w:t>5 лет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  <w:r w:rsidRPr="00721BE7">
              <w:rPr>
                <w:sz w:val="24"/>
              </w:rPr>
              <w:t xml:space="preserve"> ст. 586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Расчетные ведомости по заработной плате по договорам услуг, оказываемым врачами, средним медицинским, немедицинским персоналом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412</w:t>
            </w:r>
          </w:p>
        </w:tc>
        <w:tc>
          <w:tcPr>
            <w:tcW w:w="922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>ри условии завершения проверки (ревизии)</w:t>
            </w:r>
          </w:p>
          <w:p w:rsidR="00320D52" w:rsidRPr="00C93B0C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лицевых счетов -  75 лет</w:t>
            </w: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Операционные журналы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280</w:t>
            </w:r>
            <w:r>
              <w:rPr>
                <w:rStyle w:val="FootnoteReference"/>
                <w:sz w:val="24"/>
              </w:rPr>
              <w:footnoteReference w:customMarkFollows="1" w:id="10"/>
              <w:t>**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3B0B1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20-74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Радиационно-технические паспорта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замены новыми</w:t>
            </w:r>
          </w:p>
          <w:p w:rsidR="00320D52" w:rsidRDefault="00320D52" w:rsidP="00DF6EF7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330</w:t>
            </w:r>
            <w:r w:rsidRPr="001212D7">
              <w:rPr>
                <w:sz w:val="24"/>
                <w:vertAlign w:val="superscript"/>
              </w:rPr>
              <w:t>**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Сведения о дозах облучения пациентов при проведении медицинских рентгенорадиологических исследований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467 а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Сертификаты на дезинфицирующие растворы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лет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1584</w:t>
            </w:r>
            <w:r w:rsidRPr="001212D7">
              <w:rPr>
                <w:sz w:val="24"/>
                <w:vertAlign w:val="superscript"/>
              </w:rPr>
              <w:t>**</w:t>
            </w:r>
          </w:p>
        </w:tc>
        <w:tc>
          <w:tcPr>
            <w:tcW w:w="922" w:type="pct"/>
          </w:tcPr>
          <w:p w:rsidR="00320D52" w:rsidRDefault="00320D52" w:rsidP="0053313A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Сертификаты на медицинские товары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лет </w:t>
            </w:r>
          </w:p>
          <w:p w:rsidR="00320D52" w:rsidRDefault="00320D52" w:rsidP="00DF6EF7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1584</w:t>
            </w:r>
            <w:r w:rsidRPr="001212D7">
              <w:rPr>
                <w:sz w:val="24"/>
                <w:vertAlign w:val="superscript"/>
              </w:rPr>
              <w:t>**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53313A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Pr="00461ECC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20-78</w:t>
            </w:r>
          </w:p>
        </w:tc>
        <w:tc>
          <w:tcPr>
            <w:tcW w:w="2242" w:type="pct"/>
          </w:tcPr>
          <w:p w:rsidR="00320D52" w:rsidRPr="00461ECC" w:rsidRDefault="00320D52" w:rsidP="00DF6EF7">
            <w:pPr>
              <w:jc w:val="both"/>
              <w:rPr>
                <w:sz w:val="24"/>
              </w:rPr>
            </w:pPr>
            <w:r w:rsidRPr="00461ECC">
              <w:rPr>
                <w:sz w:val="24"/>
              </w:rPr>
              <w:t>Сертификаты работников стоматологической поликлиники</w:t>
            </w:r>
          </w:p>
        </w:tc>
        <w:tc>
          <w:tcPr>
            <w:tcW w:w="490" w:type="pct"/>
          </w:tcPr>
          <w:p w:rsidR="00320D52" w:rsidRPr="00461ECC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Pr="00461ECC" w:rsidRDefault="00320D52" w:rsidP="00DF6EF7">
            <w:pPr>
              <w:jc w:val="center"/>
              <w:rPr>
                <w:sz w:val="24"/>
              </w:rPr>
            </w:pPr>
            <w:r w:rsidRPr="00461ECC">
              <w:rPr>
                <w:sz w:val="24"/>
              </w:rPr>
              <w:t xml:space="preserve">Постоянно 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 w:rsidRPr="00461ECC">
              <w:rPr>
                <w:sz w:val="24"/>
              </w:rPr>
              <w:t>ст. 111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20-79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Тетрадь учета карпульных шприцов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765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0E12E4" w:rsidRDefault="00320D52" w:rsidP="00A701D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 xml:space="preserve">осле списания материально-имущественных ценностей. </w:t>
            </w:r>
            <w:r>
              <w:rPr>
                <w:i/>
                <w:sz w:val="18"/>
                <w:szCs w:val="18"/>
              </w:rPr>
              <w:t>П</w:t>
            </w:r>
            <w:r w:rsidRPr="000E12E4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20-80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Требования (заявки) кафедры ортопедической стоматологии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20-81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Требования (заявки) кафедры терапевтической стоматологии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20-82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Требования (заявки) кафедры хирургической стоматологии</w:t>
            </w:r>
          </w:p>
          <w:p w:rsidR="00320D52" w:rsidRPr="00621058" w:rsidRDefault="00320D52" w:rsidP="00DF6E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</w:tc>
        <w:tc>
          <w:tcPr>
            <w:tcW w:w="922" w:type="pct"/>
          </w:tcPr>
          <w:p w:rsidR="00320D52" w:rsidRPr="00946D8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20-83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Требования (заявки) лечебного отделения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</w:tc>
        <w:tc>
          <w:tcPr>
            <w:tcW w:w="922" w:type="pct"/>
          </w:tcPr>
          <w:p w:rsidR="00320D52" w:rsidRPr="00A701DA" w:rsidRDefault="00320D52" w:rsidP="00A701DA">
            <w:pPr>
              <w:jc w:val="center"/>
              <w:rPr>
                <w:sz w:val="26"/>
                <w:szCs w:val="26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20-84</w:t>
            </w:r>
          </w:p>
        </w:tc>
        <w:tc>
          <w:tcPr>
            <w:tcW w:w="2242" w:type="pct"/>
          </w:tcPr>
          <w:p w:rsidR="00320D52" w:rsidRPr="00B406C1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Требования (заявки) на хозяйственные и канцелярские товары</w:t>
            </w: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754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A701DA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20-85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Медицинская карта стоматологического больного по форме 035-у/02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1E7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 лет</w:t>
            </w:r>
          </w:p>
          <w:p w:rsidR="00320D52" w:rsidRPr="00CE6345" w:rsidRDefault="00320D52" w:rsidP="001E7D4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266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20-86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учета доходов стоматологической поликлиники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459 з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 завершения проверки (ревизии)</w:t>
            </w:r>
          </w:p>
          <w:p w:rsidR="00320D52" w:rsidRPr="00361C03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20-87</w:t>
            </w:r>
          </w:p>
        </w:tc>
        <w:tc>
          <w:tcPr>
            <w:tcW w:w="2242" w:type="pct"/>
          </w:tcPr>
          <w:p w:rsidR="00320D52" w:rsidRDefault="00320D52" w:rsidP="00DF6EF7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учета расходов стоматологической поликлиники</w:t>
            </w:r>
          </w:p>
          <w:p w:rsidR="00320D52" w:rsidRDefault="00320D52" w:rsidP="00DF6EF7">
            <w:pPr>
              <w:jc w:val="both"/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459 з</w:t>
            </w:r>
          </w:p>
          <w:p w:rsidR="00320D52" w:rsidRDefault="00320D52" w:rsidP="00DF6EF7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361C03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  <w:p w:rsidR="00320D52" w:rsidRPr="00361C03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20-88</w:t>
            </w:r>
          </w:p>
        </w:tc>
        <w:tc>
          <w:tcPr>
            <w:tcW w:w="224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54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20-89</w:t>
            </w:r>
          </w:p>
        </w:tc>
        <w:tc>
          <w:tcPr>
            <w:tcW w:w="224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490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92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Pr="00EC1D3B" w:rsidRDefault="00320D52" w:rsidP="00E11CF5">
      <w:pPr>
        <w:jc w:val="center"/>
        <w:rPr>
          <w:b/>
          <w:sz w:val="24"/>
          <w:u w:val="single"/>
        </w:rPr>
      </w:pPr>
      <w:r>
        <w:rPr>
          <w:b/>
          <w:sz w:val="27"/>
        </w:rPr>
        <w:br w:type="page"/>
      </w:r>
      <w:r>
        <w:rPr>
          <w:b/>
          <w:sz w:val="24"/>
          <w:u w:val="single"/>
        </w:rPr>
        <w:t>21</w:t>
      </w:r>
      <w:r w:rsidRPr="00EC1D3B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КОНТРАКТНАЯ СЛУЖБА</w:t>
      </w:r>
    </w:p>
    <w:p w:rsidR="00320D52" w:rsidRPr="00EC1D3B" w:rsidRDefault="00320D52" w:rsidP="00E11CF5">
      <w:pPr>
        <w:ind w:left="390"/>
        <w:jc w:val="center"/>
        <w:rPr>
          <w:b/>
          <w:sz w:val="24"/>
        </w:rPr>
      </w:pPr>
    </w:p>
    <w:tbl>
      <w:tblPr>
        <w:tblW w:w="5000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"/>
        <w:gridCol w:w="4190"/>
        <w:gridCol w:w="995"/>
        <w:gridCol w:w="1520"/>
        <w:gridCol w:w="1769"/>
      </w:tblGrid>
      <w:tr w:rsidR="00320D52" w:rsidTr="004959A3">
        <w:trPr>
          <w:trHeight w:val="772"/>
        </w:trPr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21-01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отделе. 2-й экз.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21-02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ректора о работе отдела. Копии.</w:t>
            </w: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ст.19 а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присланные для сведения – до минования надобности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21-03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отдела. 2-й экз.</w:t>
            </w: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5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21-04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(конкурсная докумен-тация, протоколы заседаний единой конкурсной комиссии, запросы, извещения о проведении торгов, уведомления, заявки, сводные заявки, технические задания, доверенности, информационные карты, копии договоров, контрактов и др.) о проведении открытых конкурсов котировочных заявок (котировок), аукционов на поставку товаров, выполнение работ, оказание услуг для нужд организации: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а) в организации-заказчике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б) в других организациях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273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 крупным поставкам и наиболее важным работам, услугам – Пост.</w:t>
            </w: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21-05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21-06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21-07</w:t>
            </w:r>
          </w:p>
        </w:tc>
        <w:tc>
          <w:tcPr>
            <w:tcW w:w="2189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0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9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E11CF5">
      <w:pPr>
        <w:jc w:val="center"/>
        <w:rPr>
          <w:sz w:val="27"/>
        </w:rPr>
      </w:pPr>
    </w:p>
    <w:p w:rsidR="00320D52" w:rsidRPr="00BC5614" w:rsidRDefault="00320D52" w:rsidP="00E11CF5">
      <w:pPr>
        <w:pStyle w:val="BodyText"/>
        <w:rPr>
          <w:u w:val="single"/>
        </w:rPr>
      </w:pPr>
      <w:r>
        <w:rPr>
          <w:sz w:val="27"/>
        </w:rPr>
        <w:br w:type="page"/>
      </w:r>
      <w:r>
        <w:rPr>
          <w:u w:val="single"/>
        </w:rPr>
        <w:t>22</w:t>
      </w:r>
      <w:r w:rsidRPr="00BC5614">
        <w:rPr>
          <w:u w:val="single"/>
        </w:rPr>
        <w:t xml:space="preserve">. </w:t>
      </w:r>
      <w:r>
        <w:rPr>
          <w:u w:val="single"/>
        </w:rPr>
        <w:t>ОТДЕЛ ПОВЫШЕНИЯ КВАЛИФИКАЦИИ СПЕЦИАЛИСТОВ СО СРЕДНИМ МЕДИЦИНСКИМ ОБРАЗОВАНИЕМ</w:t>
      </w:r>
    </w:p>
    <w:p w:rsidR="00320D52" w:rsidRDefault="00320D52" w:rsidP="00941AE5">
      <w:pPr>
        <w:jc w:val="center"/>
        <w:rPr>
          <w:sz w:val="27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2"/>
        <w:gridCol w:w="4138"/>
        <w:gridCol w:w="1080"/>
        <w:gridCol w:w="1421"/>
        <w:gridCol w:w="1759"/>
      </w:tblGrid>
      <w:tr w:rsidR="00320D52" w:rsidTr="004959A3">
        <w:tc>
          <w:tcPr>
            <w:tcW w:w="608" w:type="pct"/>
          </w:tcPr>
          <w:p w:rsidR="00320D52" w:rsidRPr="003C3EFE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Pr="00BA0901">
              <w:rPr>
                <w:sz w:val="24"/>
              </w:rPr>
              <w:t>-</w:t>
            </w:r>
            <w:r>
              <w:rPr>
                <w:sz w:val="24"/>
              </w:rPr>
              <w:t>01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отделе. 2-й экз.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22-02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квалификационных экзаменов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941AE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</w:t>
            </w:r>
            <w:r w:rsidRPr="00110B97">
              <w:rPr>
                <w:i/>
                <w:sz w:val="18"/>
                <w:szCs w:val="18"/>
              </w:rPr>
              <w:t>201</w:t>
            </w:r>
            <w:r>
              <w:rPr>
                <w:i/>
                <w:sz w:val="18"/>
                <w:szCs w:val="18"/>
              </w:rPr>
              <w:t>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941AE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941AE5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22-03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о проведении циклов повышения квалификации, профессиональной переподготовки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22-04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о зачислении на цикл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25422A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22-05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об отчислении с цикла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20.09.2016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25422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25422A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22-06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Учебные программы по дисциплинам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711а</w:t>
            </w: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22-07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выдачи документов (дипломов, удостоверений, сертификатов специалистов)</w:t>
            </w:r>
          </w:p>
          <w:p w:rsidR="00320D52" w:rsidRDefault="00320D52" w:rsidP="00941AE5">
            <w:pPr>
              <w:jc w:val="both"/>
              <w:rPr>
                <w:sz w:val="24"/>
              </w:rPr>
            </w:pP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898</w:t>
            </w:r>
            <w:r>
              <w:rPr>
                <w:rStyle w:val="FootnoteReference"/>
                <w:sz w:val="24"/>
              </w:rPr>
              <w:footnoteReference w:customMarkFollows="1" w:id="11"/>
              <w:t>*</w:t>
            </w: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22-08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Карты регистрации слушателей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</w:t>
            </w:r>
            <w:r w:rsidRPr="00110B97">
              <w:rPr>
                <w:i/>
                <w:sz w:val="18"/>
                <w:szCs w:val="18"/>
              </w:rPr>
              <w:t>.201</w:t>
            </w:r>
            <w:r>
              <w:rPr>
                <w:i/>
                <w:sz w:val="18"/>
                <w:szCs w:val="18"/>
              </w:rPr>
              <w:t>1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13</w:t>
            </w:r>
          </w:p>
          <w:p w:rsidR="00320D52" w:rsidRPr="00110B97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22-09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Копии документов (заявления, паспорта, диплома и др.) слушателей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665</w:t>
            </w:r>
          </w:p>
          <w:p w:rsidR="00320D52" w:rsidRPr="00073ACD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22-10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и зачетные ведомости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</w:t>
            </w:r>
            <w:r w:rsidRPr="00110B97">
              <w:rPr>
                <w:i/>
                <w:sz w:val="18"/>
                <w:szCs w:val="18"/>
              </w:rPr>
              <w:t>.201</w:t>
            </w:r>
            <w:r>
              <w:rPr>
                <w:i/>
                <w:sz w:val="18"/>
                <w:szCs w:val="18"/>
              </w:rPr>
              <w:t>1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13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истечение срока хранения уничтожаются в установленном порядке</w:t>
            </w:r>
          </w:p>
          <w:p w:rsidR="00320D52" w:rsidRPr="00110B97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22-11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посещения занятий слушателями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ЭПК 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899</w:t>
            </w:r>
            <w:r>
              <w:rPr>
                <w:rStyle w:val="FootnoteReference"/>
                <w:sz w:val="24"/>
              </w:rPr>
              <w:footnoteReference w:customMarkFollows="1" w:id="12"/>
              <w:t>*</w:t>
            </w:r>
          </w:p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0B2B6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истечение срока хранения уничтожаются в установленном порядке</w:t>
            </w:r>
          </w:p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22-12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отдела. 2-й экз.</w:t>
            </w: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22-13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22-14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8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22-15</w:t>
            </w:r>
          </w:p>
        </w:tc>
        <w:tc>
          <w:tcPr>
            <w:tcW w:w="2164" w:type="pct"/>
          </w:tcPr>
          <w:p w:rsidR="00320D52" w:rsidRDefault="00320D52" w:rsidP="00941AE5">
            <w:pPr>
              <w:jc w:val="both"/>
              <w:rPr>
                <w:sz w:val="24"/>
              </w:rPr>
            </w:pPr>
          </w:p>
        </w:tc>
        <w:tc>
          <w:tcPr>
            <w:tcW w:w="565" w:type="pct"/>
          </w:tcPr>
          <w:p w:rsidR="00320D52" w:rsidRDefault="00320D52" w:rsidP="00941AE5">
            <w:pPr>
              <w:jc w:val="center"/>
              <w:rPr>
                <w:sz w:val="24"/>
              </w:rPr>
            </w:pPr>
          </w:p>
        </w:tc>
        <w:tc>
          <w:tcPr>
            <w:tcW w:w="743" w:type="pct"/>
          </w:tcPr>
          <w:p w:rsidR="00320D52" w:rsidRDefault="00320D52" w:rsidP="008F4C4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F4C4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3B0B12" w:rsidRDefault="00320D52" w:rsidP="000E0AD8">
      <w:pPr>
        <w:spacing w:after="200" w:line="276" w:lineRule="auto"/>
        <w:jc w:val="center"/>
        <w:rPr>
          <w:b/>
          <w:sz w:val="24"/>
          <w:u w:val="single"/>
        </w:rPr>
      </w:pPr>
      <w:r>
        <w:rPr>
          <w:b/>
          <w:sz w:val="27"/>
        </w:rPr>
        <w:br w:type="page"/>
      </w:r>
      <w:r>
        <w:rPr>
          <w:b/>
          <w:sz w:val="24"/>
          <w:u w:val="single"/>
        </w:rPr>
        <w:t>23</w:t>
      </w:r>
      <w:r w:rsidRPr="003B0B12">
        <w:rPr>
          <w:b/>
          <w:sz w:val="24"/>
          <w:u w:val="single"/>
        </w:rPr>
        <w:t xml:space="preserve">. НАУЧНО-ИССЛЕДОВАТЕЛЬСКИЙ ИНСТИТУТ </w:t>
      </w:r>
      <w:r w:rsidRPr="003B0B12">
        <w:rPr>
          <w:b/>
          <w:sz w:val="24"/>
          <w:u w:val="single"/>
        </w:rPr>
        <w:br/>
      </w:r>
      <w:r>
        <w:rPr>
          <w:b/>
          <w:sz w:val="24"/>
          <w:u w:val="single"/>
        </w:rPr>
        <w:t>ЭКСПЕРИМЕНТАЛЬНОЙ ОНКОЛОГИИ И БИОМЕДИЦИНСКИХ ТЕХНОЛОГИЙ</w:t>
      </w:r>
      <w:r w:rsidRPr="003B0B12">
        <w:rPr>
          <w:b/>
          <w:sz w:val="24"/>
          <w:u w:val="single"/>
        </w:rPr>
        <w:t xml:space="preserve"> </w:t>
      </w:r>
    </w:p>
    <w:p w:rsidR="00320D52" w:rsidRDefault="00320D52" w:rsidP="000E0AD8">
      <w:pPr>
        <w:jc w:val="center"/>
        <w:rPr>
          <w:b/>
          <w:sz w:val="24"/>
        </w:rPr>
      </w:pPr>
    </w:p>
    <w:tbl>
      <w:tblPr>
        <w:tblW w:w="4871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2"/>
        <w:gridCol w:w="1000"/>
        <w:gridCol w:w="1497"/>
        <w:gridCol w:w="1525"/>
      </w:tblGrid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23-01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распоряжения, Министерства здравоохранения Российской Федерации, относящиеся к деятельности университета и института</w:t>
            </w:r>
          </w:p>
          <w:p w:rsidR="00320D52" w:rsidRDefault="00320D52" w:rsidP="008942BD">
            <w:pPr>
              <w:jc w:val="both"/>
              <w:rPr>
                <w:sz w:val="24"/>
              </w:rPr>
            </w:pP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23-02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НИИ и отделах. 2-й экз.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23-03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НИИ БМТ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23-04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НИР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50</w:t>
            </w:r>
            <w:r>
              <w:rPr>
                <w:rStyle w:val="FootnoteReference"/>
                <w:sz w:val="24"/>
              </w:rPr>
              <w:footnoteReference w:customMarkFollows="1" w:id="13"/>
              <w:t>**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23-05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8942BD">
            <w:pPr>
              <w:jc w:val="both"/>
              <w:rPr>
                <w:sz w:val="24"/>
              </w:rPr>
            </w:pP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818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23-06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Диссертации, авторефераты диссертаций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гос. хранение не передаются, хранятся в академии.</w:t>
            </w:r>
          </w:p>
          <w:p w:rsidR="00320D52" w:rsidRDefault="00320D52" w:rsidP="008942B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Default="00320D52" w:rsidP="008942BD">
            <w:pPr>
              <w:rPr>
                <w:i/>
                <w:sz w:val="18"/>
                <w:szCs w:val="18"/>
              </w:rPr>
            </w:pPr>
          </w:p>
          <w:p w:rsidR="00320D52" w:rsidRDefault="00320D52" w:rsidP="008942BD">
            <w:pPr>
              <w:rPr>
                <w:i/>
                <w:sz w:val="18"/>
                <w:szCs w:val="18"/>
              </w:rPr>
            </w:pPr>
          </w:p>
          <w:p w:rsidR="00320D52" w:rsidRDefault="00320D52" w:rsidP="008942B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70"/>
        </w:trPr>
        <w:tc>
          <w:tcPr>
            <w:tcW w:w="589" w:type="pct"/>
          </w:tcPr>
          <w:p w:rsidR="00320D52" w:rsidRPr="00BB236B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23-07</w:t>
            </w:r>
          </w:p>
        </w:tc>
        <w:tc>
          <w:tcPr>
            <w:tcW w:w="2253" w:type="pct"/>
          </w:tcPr>
          <w:p w:rsidR="00320D52" w:rsidRPr="00BB236B" w:rsidRDefault="00320D52" w:rsidP="008942BD">
            <w:pPr>
              <w:jc w:val="both"/>
              <w:rPr>
                <w:sz w:val="24"/>
              </w:rPr>
            </w:pPr>
            <w:r w:rsidRPr="00BB236B">
              <w:rPr>
                <w:sz w:val="24"/>
              </w:rPr>
              <w:t xml:space="preserve">Научные работы, отправленные в печать и опубликованные </w:t>
            </w:r>
          </w:p>
        </w:tc>
        <w:tc>
          <w:tcPr>
            <w:tcW w:w="536" w:type="pct"/>
          </w:tcPr>
          <w:p w:rsidR="00320D52" w:rsidRPr="00BB236B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  <w:p w:rsidR="00320D52" w:rsidRPr="00BB236B" w:rsidRDefault="00320D52" w:rsidP="000F0DDB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0F0DD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</w:t>
            </w:r>
            <w:r w:rsidRPr="00110B97">
              <w:rPr>
                <w:i/>
                <w:sz w:val="18"/>
                <w:szCs w:val="18"/>
              </w:rPr>
              <w:t>.201</w:t>
            </w:r>
            <w:r>
              <w:rPr>
                <w:i/>
                <w:sz w:val="18"/>
                <w:szCs w:val="18"/>
              </w:rPr>
              <w:t>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0F0DD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Default="00320D52" w:rsidP="008942BD">
            <w:pPr>
              <w:rPr>
                <w:sz w:val="18"/>
                <w:szCs w:val="18"/>
              </w:rPr>
            </w:pPr>
          </w:p>
          <w:p w:rsidR="00320D52" w:rsidRDefault="00320D52" w:rsidP="008942BD">
            <w:pPr>
              <w:rPr>
                <w:sz w:val="18"/>
                <w:szCs w:val="18"/>
              </w:rPr>
            </w:pPr>
          </w:p>
          <w:p w:rsidR="00320D52" w:rsidRDefault="00320D52" w:rsidP="008942BD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23-08</w:t>
            </w:r>
          </w:p>
        </w:tc>
        <w:tc>
          <w:tcPr>
            <w:tcW w:w="2253" w:type="pct"/>
          </w:tcPr>
          <w:p w:rsidR="00320D52" w:rsidRDefault="00320D52" w:rsidP="008942BD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Принятые изобретения (описания, отзывы, переписка)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715</w:t>
            </w:r>
            <w:r>
              <w:rPr>
                <w:rStyle w:val="FootnoteReference"/>
                <w:sz w:val="24"/>
              </w:rPr>
              <w:footnoteReference w:customMarkFollows="1" w:id="14"/>
              <w:t>*</w:t>
            </w:r>
          </w:p>
          <w:p w:rsidR="00320D52" w:rsidRDefault="00320D52" w:rsidP="008942BD">
            <w:pPr>
              <w:jc w:val="center"/>
              <w:rPr>
                <w:sz w:val="24"/>
              </w:rPr>
            </w:pPr>
          </w:p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23-09</w:t>
            </w:r>
          </w:p>
        </w:tc>
        <w:tc>
          <w:tcPr>
            <w:tcW w:w="2253" w:type="pct"/>
          </w:tcPr>
          <w:p w:rsidR="00320D52" w:rsidRDefault="00320D52" w:rsidP="008942BD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НИИ БМТ. 2-й экз.</w:t>
            </w: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818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23-10</w:t>
            </w:r>
          </w:p>
        </w:tc>
        <w:tc>
          <w:tcPr>
            <w:tcW w:w="2253" w:type="pct"/>
          </w:tcPr>
          <w:p w:rsidR="00320D52" w:rsidRDefault="00320D52" w:rsidP="008942BD">
            <w:pPr>
              <w:rPr>
                <w:sz w:val="24"/>
              </w:rPr>
            </w:pP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89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23-11</w:t>
            </w:r>
          </w:p>
        </w:tc>
        <w:tc>
          <w:tcPr>
            <w:tcW w:w="2253" w:type="pct"/>
          </w:tcPr>
          <w:p w:rsidR="00320D52" w:rsidRDefault="00320D52" w:rsidP="008942BD">
            <w:pPr>
              <w:rPr>
                <w:sz w:val="24"/>
              </w:rPr>
            </w:pPr>
          </w:p>
        </w:tc>
        <w:tc>
          <w:tcPr>
            <w:tcW w:w="536" w:type="pct"/>
          </w:tcPr>
          <w:p w:rsidR="00320D52" w:rsidRDefault="00320D52" w:rsidP="008942BD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</w:tcPr>
          <w:p w:rsidR="00320D52" w:rsidRDefault="00320D52" w:rsidP="008942BD">
            <w:pPr>
              <w:rPr>
                <w:sz w:val="24"/>
              </w:rPr>
            </w:pPr>
          </w:p>
        </w:tc>
        <w:tc>
          <w:tcPr>
            <w:tcW w:w="818" w:type="pct"/>
          </w:tcPr>
          <w:p w:rsidR="00320D52" w:rsidRDefault="00320D52" w:rsidP="008942BD">
            <w:pPr>
              <w:rPr>
                <w:sz w:val="18"/>
                <w:szCs w:val="18"/>
              </w:rPr>
            </w:pPr>
          </w:p>
        </w:tc>
      </w:tr>
    </w:tbl>
    <w:p w:rsidR="00320D52" w:rsidRPr="003B0B12" w:rsidRDefault="00320D52" w:rsidP="009E2FB3">
      <w:pPr>
        <w:spacing w:after="200"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24</w:t>
      </w:r>
      <w:r w:rsidRPr="003B0B12">
        <w:rPr>
          <w:b/>
          <w:sz w:val="24"/>
          <w:u w:val="single"/>
        </w:rPr>
        <w:t xml:space="preserve">. НАУЧНО-ИССЛЕДОВАТЕЛЬСКИЙ ИНСТИТУТ </w:t>
      </w:r>
      <w:r w:rsidRPr="003B0B12">
        <w:rPr>
          <w:b/>
          <w:sz w:val="24"/>
          <w:u w:val="single"/>
        </w:rPr>
        <w:br/>
        <w:t>ПРОФИЛАКТИЧЕСКОЙ МЕДИЦИНЫ (НИИПМ)</w:t>
      </w:r>
    </w:p>
    <w:p w:rsidR="00320D52" w:rsidRDefault="00320D52" w:rsidP="003B0B12">
      <w:pPr>
        <w:jc w:val="center"/>
        <w:rPr>
          <w:b/>
          <w:sz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24-01</w:t>
            </w:r>
          </w:p>
        </w:tc>
        <w:tc>
          <w:tcPr>
            <w:tcW w:w="2197" w:type="pct"/>
          </w:tcPr>
          <w:p w:rsidR="00320D52" w:rsidRDefault="00320D52" w:rsidP="007B24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НИИ и отделах. 2-й экз.</w:t>
            </w:r>
          </w:p>
        </w:tc>
        <w:tc>
          <w:tcPr>
            <w:tcW w:w="523" w:type="pct"/>
          </w:tcPr>
          <w:p w:rsidR="00320D52" w:rsidRDefault="00320D52" w:rsidP="007B247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24-02</w:t>
            </w:r>
          </w:p>
        </w:tc>
        <w:tc>
          <w:tcPr>
            <w:tcW w:w="2197" w:type="pct"/>
          </w:tcPr>
          <w:p w:rsidR="00320D52" w:rsidRDefault="00320D52" w:rsidP="007B24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НИИ профилактической медицины</w:t>
            </w:r>
          </w:p>
        </w:tc>
        <w:tc>
          <w:tcPr>
            <w:tcW w:w="523" w:type="pct"/>
          </w:tcPr>
          <w:p w:rsidR="00320D52" w:rsidRDefault="00320D52" w:rsidP="007B247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B2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B2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7B2472">
            <w:pPr>
              <w:jc w:val="center"/>
              <w:rPr>
                <w:sz w:val="24"/>
              </w:rPr>
            </w:pPr>
          </w:p>
          <w:p w:rsidR="00320D52" w:rsidRDefault="00320D52" w:rsidP="007B247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5D595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Передаются в архив академии согласно графику приема-передачи дел в архив</w:t>
            </w:r>
          </w:p>
          <w:p w:rsidR="00320D52" w:rsidRDefault="00320D52" w:rsidP="005D5951">
            <w:pPr>
              <w:rPr>
                <w:i/>
                <w:sz w:val="18"/>
                <w:szCs w:val="18"/>
              </w:rPr>
            </w:pPr>
          </w:p>
          <w:p w:rsidR="00320D52" w:rsidRDefault="00320D52" w:rsidP="005D5951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24-03</w:t>
            </w:r>
          </w:p>
        </w:tc>
        <w:tc>
          <w:tcPr>
            <w:tcW w:w="2197" w:type="pct"/>
          </w:tcPr>
          <w:p w:rsidR="00320D52" w:rsidRDefault="00320D52" w:rsidP="003B0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НИИ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285 а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Хранится в НИИ ПМ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24-04</w:t>
            </w:r>
          </w:p>
        </w:tc>
        <w:tc>
          <w:tcPr>
            <w:tcW w:w="2197" w:type="pct"/>
          </w:tcPr>
          <w:p w:rsidR="00320D52" w:rsidRDefault="00320D52" w:rsidP="003B0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НИР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50</w:t>
            </w:r>
            <w:r>
              <w:rPr>
                <w:rStyle w:val="FootnoteReference"/>
                <w:sz w:val="24"/>
              </w:rPr>
              <w:footnoteReference w:customMarkFollows="1" w:id="15"/>
              <w:t>**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7B247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Входит с состав отчета по НИР академии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24-05</w:t>
            </w:r>
          </w:p>
        </w:tc>
        <w:tc>
          <w:tcPr>
            <w:tcW w:w="2197" w:type="pct"/>
          </w:tcPr>
          <w:p w:rsidR="00320D52" w:rsidRDefault="00320D52" w:rsidP="008A076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с ЛПУ и другими организациями</w:t>
            </w:r>
          </w:p>
        </w:tc>
        <w:tc>
          <w:tcPr>
            <w:tcW w:w="523" w:type="pct"/>
          </w:tcPr>
          <w:p w:rsidR="00320D52" w:rsidRDefault="00320D52" w:rsidP="008A0764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8A07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392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37-16</w:t>
            </w:r>
            <w:r w:rsidRPr="001A5CBE">
              <w:rPr>
                <w:rStyle w:val="FootnoteReference"/>
                <w:sz w:val="24"/>
                <w:szCs w:val="24"/>
              </w:rPr>
              <w:footnoteReference w:customMarkFollows="1" w:id="16"/>
              <w:sym w:font="Symbol" w:char="F02A"/>
            </w:r>
            <w:r w:rsidRPr="001A5CBE">
              <w:rPr>
                <w:rStyle w:val="FootnoteReference"/>
                <w:sz w:val="24"/>
                <w:szCs w:val="24"/>
              </w:rPr>
              <w:sym w:font="Symbol" w:char="F02A"/>
            </w:r>
            <w:r w:rsidRPr="001A5CBE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Default="00320D52" w:rsidP="0039233B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A07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8A0764">
            <w:pPr>
              <w:rPr>
                <w:i/>
                <w:sz w:val="18"/>
                <w:szCs w:val="18"/>
              </w:rPr>
            </w:pPr>
          </w:p>
          <w:p w:rsidR="00320D52" w:rsidRPr="00840755" w:rsidRDefault="00320D52" w:rsidP="008A0764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24-06</w:t>
            </w:r>
          </w:p>
        </w:tc>
        <w:tc>
          <w:tcPr>
            <w:tcW w:w="2197" w:type="pct"/>
          </w:tcPr>
          <w:p w:rsidR="00320D52" w:rsidRDefault="00320D52" w:rsidP="008A0764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сдачи-приемки выполненных работ по договорам</w:t>
            </w:r>
          </w:p>
        </w:tc>
        <w:tc>
          <w:tcPr>
            <w:tcW w:w="523" w:type="pct"/>
          </w:tcPr>
          <w:p w:rsidR="00320D52" w:rsidRDefault="00320D52" w:rsidP="008A0764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B2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7B2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37-16</w:t>
            </w:r>
            <w:r w:rsidRPr="001A5CBE">
              <w:rPr>
                <w:rStyle w:val="FootnoteReference"/>
                <w:sz w:val="24"/>
                <w:szCs w:val="24"/>
              </w:rPr>
              <w:footnoteReference w:customMarkFollows="1" w:id="17"/>
              <w:sym w:font="Symbol" w:char="F02A"/>
            </w:r>
            <w:r w:rsidRPr="001A5CBE">
              <w:rPr>
                <w:rStyle w:val="FootnoteReference"/>
                <w:sz w:val="24"/>
                <w:szCs w:val="24"/>
              </w:rPr>
              <w:sym w:font="Symbol" w:char="F02A"/>
            </w:r>
            <w:r w:rsidRPr="001A5CBE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Default="00320D52" w:rsidP="007B247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B247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7B2472">
            <w:pPr>
              <w:rPr>
                <w:i/>
                <w:sz w:val="18"/>
                <w:szCs w:val="18"/>
              </w:rPr>
            </w:pPr>
          </w:p>
          <w:p w:rsidR="00320D52" w:rsidRPr="00840755" w:rsidRDefault="00320D52" w:rsidP="007B247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24-07</w:t>
            </w:r>
          </w:p>
        </w:tc>
        <w:tc>
          <w:tcPr>
            <w:tcW w:w="2197" w:type="pct"/>
          </w:tcPr>
          <w:p w:rsidR="00320D52" w:rsidRDefault="00320D52" w:rsidP="003B0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3B0B1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24-08</w:t>
            </w:r>
          </w:p>
        </w:tc>
        <w:tc>
          <w:tcPr>
            <w:tcW w:w="2197" w:type="pct"/>
          </w:tcPr>
          <w:p w:rsidR="00320D52" w:rsidRDefault="00320D52" w:rsidP="003B0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Диссертации, авторефераты диссертаций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  <w:p w:rsidR="00320D52" w:rsidRDefault="00320D52" w:rsidP="003B0B1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гос. хранение не передаются, хранятся в академии.</w:t>
            </w:r>
          </w:p>
          <w:p w:rsidR="00320D52" w:rsidRDefault="00320D52" w:rsidP="003B0B1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Default="00320D52" w:rsidP="003B0B12">
            <w:pPr>
              <w:rPr>
                <w:i/>
                <w:sz w:val="18"/>
                <w:szCs w:val="18"/>
              </w:rPr>
            </w:pPr>
          </w:p>
          <w:p w:rsidR="00320D52" w:rsidRDefault="00320D52" w:rsidP="003B0B1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24-09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Рабочие журналы лабораторных исследований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51F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651F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Хранятся в НИИ ПМ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24-10</w:t>
            </w:r>
          </w:p>
        </w:tc>
        <w:tc>
          <w:tcPr>
            <w:tcW w:w="2197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НИИ ПМ. 2-й экз.</w:t>
            </w:r>
          </w:p>
        </w:tc>
        <w:tc>
          <w:tcPr>
            <w:tcW w:w="523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7A12F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7A12F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7A12F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24-11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24-12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b/>
          <w:sz w:val="24"/>
        </w:rPr>
      </w:pPr>
    </w:p>
    <w:p w:rsidR="00320D52" w:rsidRDefault="00320D52" w:rsidP="00F87F0C">
      <w:pPr>
        <w:jc w:val="center"/>
        <w:rPr>
          <w:b/>
          <w:sz w:val="24"/>
        </w:rPr>
      </w:pPr>
    </w:p>
    <w:p w:rsidR="00320D52" w:rsidRDefault="00320D52" w:rsidP="00F87F0C">
      <w:pPr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:rsidR="00320D52" w:rsidRDefault="00320D52" w:rsidP="00BF38CC">
      <w:pPr>
        <w:spacing w:after="200"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25. ЦЕНТРАЛЬНАЯ НАУЧНО-ИССЛЕДОВАТЕЛЬСКАЯ ЛАБОРАТОРИЯ (ЦНИЛ)</w:t>
      </w:r>
    </w:p>
    <w:p w:rsidR="00320D52" w:rsidRDefault="00320D52">
      <w:pPr>
        <w:spacing w:after="200" w:line="276" w:lineRule="auto"/>
        <w:rPr>
          <w:b/>
          <w:sz w:val="24"/>
          <w:u w:val="single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25-01</w:t>
            </w:r>
          </w:p>
        </w:tc>
        <w:tc>
          <w:tcPr>
            <w:tcW w:w="2197" w:type="pct"/>
          </w:tcPr>
          <w:p w:rsidR="00320D52" w:rsidRDefault="00320D52" w:rsidP="0097216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распоряжения, Министерства здравоохранения Российской Федерации, относящиеся к деятельности университета и института</w:t>
            </w:r>
          </w:p>
          <w:p w:rsidR="00320D52" w:rsidRDefault="00320D52" w:rsidP="00787B3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25-02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ЦНИЛ. 2-й экз.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25-03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937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937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9373D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789"/>
        </w:trPr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25-04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Ученого совета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937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937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9373D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25-05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План НИР на 5 лет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285 а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25-06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Отчет о работе ЦНИЛ за 5 лет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25-07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НИР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50</w:t>
            </w:r>
            <w:r>
              <w:rPr>
                <w:rStyle w:val="FootnoteReference"/>
                <w:sz w:val="24"/>
              </w:rPr>
              <w:footnoteReference w:customMarkFollows="1" w:id="18"/>
              <w:t>**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25-08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(заключения, акты) об организации работы по гражданской обороне ЦНИЛ</w:t>
            </w:r>
          </w:p>
          <w:p w:rsidR="00320D52" w:rsidRDefault="00320D52" w:rsidP="00787B3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862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25-09</w:t>
            </w:r>
          </w:p>
        </w:tc>
        <w:tc>
          <w:tcPr>
            <w:tcW w:w="2197" w:type="pct"/>
          </w:tcPr>
          <w:p w:rsidR="00320D52" w:rsidRDefault="00320D52" w:rsidP="00787B3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25-10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  <w:r>
              <w:rPr>
                <w:sz w:val="24"/>
              </w:rPr>
              <w:t>Заявки на выполнение НИР работниками ФГБОУ ВО «ПИМУ»</w:t>
            </w:r>
          </w:p>
          <w:p w:rsidR="00320D52" w:rsidRDefault="00320D52" w:rsidP="00787B30">
            <w:pPr>
              <w:rPr>
                <w:sz w:val="24"/>
              </w:rPr>
            </w:pPr>
          </w:p>
          <w:p w:rsidR="00320D52" w:rsidRDefault="00320D52" w:rsidP="00787B30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 (не менее 1-го года)</w:t>
            </w:r>
          </w:p>
          <w:p w:rsidR="00320D52" w:rsidRDefault="00320D52" w:rsidP="0078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ст. 584</w:t>
            </w:r>
            <w:r w:rsidRPr="00DF5E7A">
              <w:rPr>
                <w:rStyle w:val="FootnoteReference"/>
                <w:sz w:val="24"/>
                <w:szCs w:val="24"/>
              </w:rPr>
              <w:footnoteReference w:customMarkFollows="1" w:id="19"/>
              <w:sym w:font="Symbol" w:char="F02A"/>
            </w:r>
            <w:r w:rsidRPr="00DF5E7A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Pr="007F680C" w:rsidRDefault="00320D52" w:rsidP="00787B30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25-11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  <w:r>
              <w:rPr>
                <w:sz w:val="24"/>
              </w:rPr>
              <w:t>Списки сотрудников с адресами и телефонами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 ЭК</w:t>
            </w:r>
          </w:p>
          <w:p w:rsidR="00320D52" w:rsidRDefault="00320D52" w:rsidP="002D165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D165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20.09.2016 г. № 23</w:t>
            </w:r>
          </w:p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25-12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  <w:r>
              <w:rPr>
                <w:sz w:val="24"/>
              </w:rPr>
              <w:t>Табель учета рабочего времени сотрудников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586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25-13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  <w:r>
              <w:rPr>
                <w:sz w:val="24"/>
              </w:rPr>
              <w:t>Списки научных работ сотрудников ЦНИЛ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ЭК </w:t>
            </w:r>
          </w:p>
          <w:p w:rsidR="00320D52" w:rsidRPr="00787B30" w:rsidRDefault="00320D52" w:rsidP="00274BE4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921" w:type="pct"/>
          </w:tcPr>
          <w:p w:rsidR="00320D52" w:rsidRDefault="00320D52" w:rsidP="00D72B4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20.09.2016 г. № 23</w:t>
            </w:r>
          </w:p>
          <w:p w:rsidR="00320D52" w:rsidRDefault="00320D52" w:rsidP="00D72B43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25-14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  <w:r>
              <w:rPr>
                <w:sz w:val="24"/>
              </w:rPr>
              <w:t>Авторефераты диссертаций</w:t>
            </w: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787B3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гос. хранение не передаются, хранятся в академии.</w:t>
            </w:r>
          </w:p>
          <w:p w:rsidR="00320D52" w:rsidRDefault="00320D52" w:rsidP="00787B3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Протокол ЭК академии </w:t>
            </w:r>
            <w:r w:rsidRPr="00FB3A1A">
              <w:rPr>
                <w:i/>
                <w:sz w:val="18"/>
                <w:szCs w:val="18"/>
              </w:rPr>
              <w:t xml:space="preserve">от </w:t>
            </w:r>
            <w:r>
              <w:rPr>
                <w:i/>
                <w:sz w:val="18"/>
                <w:szCs w:val="18"/>
              </w:rPr>
              <w:t>04.04.2011 г. № 13</w:t>
            </w:r>
          </w:p>
          <w:p w:rsidR="00320D52" w:rsidRDefault="00320D52" w:rsidP="00787B30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25-15</w:t>
            </w:r>
          </w:p>
        </w:tc>
        <w:tc>
          <w:tcPr>
            <w:tcW w:w="2197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ЦНИЛ. 2-й экз.</w:t>
            </w:r>
          </w:p>
        </w:tc>
        <w:tc>
          <w:tcPr>
            <w:tcW w:w="523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7A12F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7A12F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7A12F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25-16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25-17</w:t>
            </w:r>
          </w:p>
        </w:tc>
        <w:tc>
          <w:tcPr>
            <w:tcW w:w="2197" w:type="pct"/>
          </w:tcPr>
          <w:p w:rsidR="00320D52" w:rsidRDefault="00320D52" w:rsidP="00787B30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787B3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87B30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787B30">
            <w:pPr>
              <w:jc w:val="center"/>
              <w:rPr>
                <w:sz w:val="18"/>
                <w:szCs w:val="18"/>
              </w:rPr>
            </w:pPr>
          </w:p>
        </w:tc>
      </w:tr>
    </w:tbl>
    <w:p w:rsidR="00320D52" w:rsidRPr="003B0B12" w:rsidRDefault="00320D52" w:rsidP="00C2395E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 xml:space="preserve">26. </w:t>
      </w:r>
      <w:r w:rsidRPr="003B0B12">
        <w:rPr>
          <w:b/>
          <w:sz w:val="24"/>
          <w:u w:val="single"/>
        </w:rPr>
        <w:t>ОТДЕЛ</w:t>
      </w:r>
      <w:r>
        <w:rPr>
          <w:b/>
          <w:sz w:val="24"/>
          <w:u w:val="single"/>
        </w:rPr>
        <w:t xml:space="preserve"> ИННОВАЦИОННОГО РАЗВИТИЯ И ТРАНСФЕРА ТЕХНОЛОГИЙ</w:t>
      </w:r>
    </w:p>
    <w:p w:rsidR="00320D52" w:rsidRDefault="00320D52" w:rsidP="00C2395E">
      <w:pPr>
        <w:jc w:val="center"/>
        <w:rPr>
          <w:sz w:val="27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1"/>
        <w:gridCol w:w="4139"/>
        <w:gridCol w:w="1000"/>
        <w:gridCol w:w="1501"/>
        <w:gridCol w:w="1759"/>
      </w:tblGrid>
      <w:tr w:rsidR="00320D52" w:rsidTr="004959A3">
        <w:trPr>
          <w:trHeight w:val="293"/>
        </w:trPr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26-01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Положение об отделе инновационного развития и трансфера технологий. 2-й экз.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242"/>
        </w:trPr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26-02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отдела. 2-й экз.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RPr="0058251A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26-03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Годовой план работы отдела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58251A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  <w:r w:rsidRPr="0058251A">
              <w:rPr>
                <w:sz w:val="24"/>
              </w:rPr>
              <w:t xml:space="preserve"> </w:t>
            </w:r>
          </w:p>
          <w:p w:rsidR="00320D52" w:rsidRPr="0058251A" w:rsidRDefault="00320D52" w:rsidP="004C600C">
            <w:pPr>
              <w:jc w:val="center"/>
              <w:rPr>
                <w:sz w:val="24"/>
              </w:rPr>
            </w:pPr>
            <w:r w:rsidRPr="0058251A">
              <w:rPr>
                <w:sz w:val="24"/>
              </w:rPr>
              <w:t>ст. 2</w:t>
            </w:r>
            <w:r>
              <w:rPr>
                <w:sz w:val="24"/>
              </w:rPr>
              <w:t>90</w:t>
            </w:r>
          </w:p>
          <w:p w:rsidR="00320D52" w:rsidRPr="0058251A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26-04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Документы (переписка, приоритетные справки, уведомления ФИПСа, положительные результаты о выдаче патента) по заявкам на объекты интеллектуальной собственности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минования надобности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585</w:t>
            </w:r>
            <w:r w:rsidRPr="001212D7">
              <w:rPr>
                <w:sz w:val="24"/>
                <w:vertAlign w:val="superscript"/>
              </w:rPr>
              <w:t>**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26-05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26-06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 xml:space="preserve">Принятые изобретения 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39-06</w:t>
            </w:r>
            <w:r w:rsidRPr="006C72D1">
              <w:rPr>
                <w:rStyle w:val="FootnoteReference"/>
                <w:sz w:val="24"/>
                <w:szCs w:val="24"/>
              </w:rPr>
              <w:footnoteReference w:customMarkFollows="1" w:id="20"/>
              <w:sym w:font="Symbol" w:char="F02A"/>
            </w:r>
            <w:r w:rsidRPr="006C72D1">
              <w:rPr>
                <w:rStyle w:val="FootnoteReference"/>
                <w:sz w:val="24"/>
                <w:szCs w:val="24"/>
              </w:rPr>
              <w:sym w:font="Symbol" w:char="F02A"/>
            </w:r>
            <w:r w:rsidRPr="006C72D1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26-07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Отклоненные изобретения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39-08</w:t>
            </w:r>
            <w:r w:rsidRPr="006C72D1">
              <w:rPr>
                <w:rStyle w:val="FootnoteReference"/>
                <w:sz w:val="24"/>
                <w:szCs w:val="24"/>
              </w:rPr>
              <w:footnoteReference w:customMarkFollows="1" w:id="21"/>
              <w:sym w:font="Symbol" w:char="F02A"/>
            </w:r>
            <w:r w:rsidRPr="006C72D1">
              <w:rPr>
                <w:rStyle w:val="FootnoteReference"/>
                <w:sz w:val="24"/>
                <w:szCs w:val="24"/>
              </w:rPr>
              <w:sym w:font="Symbol" w:char="F02A"/>
            </w:r>
            <w:r w:rsidRPr="006C72D1">
              <w:rPr>
                <w:rStyle w:val="FootnoteReference"/>
                <w:sz w:val="24"/>
                <w:szCs w:val="24"/>
              </w:rPr>
              <w:sym w:font="Symbol" w:char="F02A"/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26-08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Журнал регистрации и учета объектов интеллектуальной собственности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730</w:t>
            </w:r>
            <w:r w:rsidRPr="001212D7">
              <w:rPr>
                <w:sz w:val="24"/>
                <w:vertAlign w:val="superscript"/>
              </w:rPr>
              <w:t>*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26-09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Переписка с организациями по служебным вопросам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26-10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26-11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607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26-12</w:t>
            </w:r>
          </w:p>
        </w:tc>
        <w:tc>
          <w:tcPr>
            <w:tcW w:w="216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C2395E">
      <w:pPr>
        <w:jc w:val="center"/>
        <w:rPr>
          <w:sz w:val="27"/>
        </w:rPr>
      </w:pPr>
    </w:p>
    <w:p w:rsidR="00320D52" w:rsidRDefault="00320D52" w:rsidP="006A2037">
      <w:pPr>
        <w:jc w:val="center"/>
        <w:rPr>
          <w:b/>
          <w:sz w:val="24"/>
          <w:u w:val="single"/>
        </w:rPr>
      </w:pPr>
      <w:r>
        <w:rPr>
          <w:sz w:val="27"/>
        </w:rPr>
        <w:br w:type="page"/>
      </w:r>
      <w:r>
        <w:rPr>
          <w:b/>
          <w:sz w:val="24"/>
          <w:u w:val="single"/>
        </w:rPr>
        <w:t>27</w:t>
      </w:r>
      <w:r w:rsidRPr="008D7343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УПРАВЛЕНИЕ КАДРАМИ</w:t>
      </w:r>
    </w:p>
    <w:p w:rsidR="00320D52" w:rsidRPr="005D4139" w:rsidRDefault="00320D52" w:rsidP="006A2037">
      <w:pPr>
        <w:jc w:val="center"/>
        <w:rPr>
          <w:sz w:val="24"/>
          <w:szCs w:val="24"/>
        </w:rPr>
      </w:pPr>
    </w:p>
    <w:tbl>
      <w:tblPr>
        <w:tblW w:w="5000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5"/>
        <w:gridCol w:w="4104"/>
        <w:gridCol w:w="974"/>
        <w:gridCol w:w="1893"/>
        <w:gridCol w:w="1524"/>
      </w:tblGrid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27-01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 и инструктивные письма государственных органов и вышестоящих организаций по вопросам работы с кадрами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27-02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Управлении кадрами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27-03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Коллективный договор между администрацией ФГБОУ ВО «ПИМУ» Минздрава России и первичной профсоюзной организацией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576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27-04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Приказы ректора по личному составу (прием, перемещение, перевод и др.)</w:t>
            </w: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19б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27-05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университета, не вошедшие в состав личных дел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ЭПК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27-06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Статистические отчеты, справочные, информационные и аналитические материалы по кадровому направлению деятельности университета. Копии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</w:t>
            </w:r>
          </w:p>
        </w:tc>
        <w:tc>
          <w:tcPr>
            <w:tcW w:w="796" w:type="pct"/>
          </w:tcPr>
          <w:p w:rsidR="00320D52" w:rsidRPr="00137355" w:rsidRDefault="00320D52" w:rsidP="00A561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Подлинники в Минздраве России</w:t>
            </w: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27-07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Приказы ректора о предоставлении отпусков работникам с вредными условиями труда, отпусков по уходу за ребенком, отпусков без сохранения заработной платы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19б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27-08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Приказы ректора по личному составу (о ежегодных оплачиваемых отпусках, отпусках в связи с обучением, краткосрочных командировках)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19б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27-09</w:t>
            </w:r>
          </w:p>
        </w:tc>
        <w:tc>
          <w:tcPr>
            <w:tcW w:w="2144" w:type="pct"/>
          </w:tcPr>
          <w:p w:rsidR="00320D52" w:rsidRDefault="00320D52" w:rsidP="007A12F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Письменные уведомления работодателя об увольнении, изменении условий труда, режима работы и др.</w:t>
            </w:r>
          </w:p>
          <w:p w:rsidR="00320D52" w:rsidRDefault="00320D52" w:rsidP="007A12FE">
            <w:pPr>
              <w:jc w:val="both"/>
              <w:rPr>
                <w:sz w:val="24"/>
              </w:rPr>
            </w:pPr>
          </w:p>
          <w:p w:rsidR="00320D52" w:rsidRDefault="00320D52" w:rsidP="007A12F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654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27-10</w:t>
            </w:r>
          </w:p>
        </w:tc>
        <w:tc>
          <w:tcPr>
            <w:tcW w:w="2144" w:type="pct"/>
          </w:tcPr>
          <w:p w:rsidR="00320D52" w:rsidRDefault="00320D52" w:rsidP="007A12FE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Соглашения о прекращении трудовых договоров с работниками, не вошедшие в состав личных дел</w:t>
            </w:r>
          </w:p>
          <w:p w:rsidR="00320D52" w:rsidRDefault="00320D52" w:rsidP="007A12F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657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27-11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Трудовые договоры и соглашения об изменении определенных сторонами условий трудового договора работников не вошедшие в состав личных дел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657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27-12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(до замены новыми)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27-13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(справки, докладные, служебные записки, заявления и др.), не вошедшие в состав личных дел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665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27-14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(представления, ходатайства, характеристики, выписки из решений, постановлений, протоколов и др.) о представлении работников академии к награждению государственными и ведомственными наградами, присвоению званий и присуждению премий. Копии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735 а</w:t>
            </w:r>
          </w:p>
        </w:tc>
        <w:tc>
          <w:tcPr>
            <w:tcW w:w="796" w:type="pct"/>
          </w:tcPr>
          <w:p w:rsidR="00320D52" w:rsidRPr="00137355" w:rsidRDefault="00320D52" w:rsidP="00A561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Подлинники в соответствующих учреждениях</w:t>
            </w: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27-15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Списки работников, награжденных государственными и иными наградами, удостоенных государственных и иных званий, премий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685 в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27-16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Журнал регистрации приказов ректора по личному составу (прием, перемещение перевод и др.)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а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27-17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Журнал регистрации приказов ректора о предоставлении отпусков работникам с вредными условиями труда, отпусков по уходу за ребенком, отпусков без сохранения заработной платы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258б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27-18</w:t>
            </w:r>
          </w:p>
        </w:tc>
        <w:tc>
          <w:tcPr>
            <w:tcW w:w="2144" w:type="pct"/>
          </w:tcPr>
          <w:p w:rsidR="00320D52" w:rsidRDefault="00320D52" w:rsidP="007A12FE">
            <w:pPr>
              <w:rPr>
                <w:sz w:val="24"/>
              </w:rPr>
            </w:pPr>
            <w:r>
              <w:rPr>
                <w:sz w:val="24"/>
              </w:rPr>
              <w:t>Журнал регистрации приказов ректора по личному составу (о ежегодных оплачиваемых отпусках, отпусках в связи с обучением, краткосрочных командировках)</w:t>
            </w:r>
          </w:p>
          <w:p w:rsidR="00320D52" w:rsidRDefault="00320D52" w:rsidP="007A12F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258 б 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27-19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актов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686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629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27-20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исходящей документации отдела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 г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27-21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выдачи справок с места работы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695 д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27-22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уведомлений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 г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27-23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выдачи справок призывникам – Приложения № 2 к Перечню (п. 3)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695 д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27-24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первой ступени оперативного контроля за состоянием охраны труда управления кадрами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603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27-25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Согласие на получение и обработку персональных данных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666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27-26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трудовых договоров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695 б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27-27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соглашений об изменении определенных сторонами условий трудового договора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б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избрания на вакантные должности научно-педагогических работников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б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27-29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листов нетрудоспособности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897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27-30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личных дел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б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27-31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инструктажа на рабочем месте Управления кадрами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626 б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27-32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удостоверений личности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780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27-33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Книги учета движения бланков трудовых книжек и вкладышей к ним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695 г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27-34</w:t>
            </w:r>
          </w:p>
        </w:tc>
        <w:tc>
          <w:tcPr>
            <w:tcW w:w="2144" w:type="pct"/>
          </w:tcPr>
          <w:p w:rsidR="00320D52" w:rsidRDefault="00320D52" w:rsidP="007A12FE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проверки трудовой дисциплины в структурных подразделениях университета</w:t>
            </w:r>
          </w:p>
          <w:p w:rsidR="00320D52" w:rsidRDefault="00320D52" w:rsidP="007A12F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587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27-35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 w:rsidRPr="00AF779B">
              <w:rPr>
                <w:sz w:val="24"/>
              </w:rPr>
              <w:t xml:space="preserve">Акты </w:t>
            </w:r>
            <w:r>
              <w:rPr>
                <w:sz w:val="24"/>
              </w:rPr>
              <w:t>списания бланков</w:t>
            </w:r>
            <w:r w:rsidRPr="00AF779B">
              <w:rPr>
                <w:sz w:val="24"/>
              </w:rPr>
              <w:t xml:space="preserve"> трудовых книжек и вкладышей к ним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686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27-36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работников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 лет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656 б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27-37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дела профессорско-преподавательского состава, имеющих ученое звание и ученую степень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656 а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319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27-38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Личные карточки работников по форме № Т-2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658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319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27-39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Учетные карточки научных, научно-педагогических работников по форме  № Т-4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658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369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27-40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(сопроводительные ведомости выдачи и изъятия страховых свидетельств обязательного пенсионного страхования) ПФР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903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27-41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Заявления работников о предоставлении справок и ксерокопий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665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Pr="008D7343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27-42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Трудовые книжки работников</w:t>
            </w: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востре-бования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664</w:t>
            </w:r>
          </w:p>
          <w:p w:rsidR="00320D52" w:rsidRDefault="00320D52" w:rsidP="00A5610E">
            <w:pPr>
              <w:rPr>
                <w:sz w:val="24"/>
              </w:rPr>
            </w:pPr>
          </w:p>
        </w:tc>
        <w:tc>
          <w:tcPr>
            <w:tcW w:w="796" w:type="pct"/>
          </w:tcPr>
          <w:p w:rsidR="00320D52" w:rsidRPr="00F351DC" w:rsidRDefault="00320D52" w:rsidP="00A561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</w:t>
            </w:r>
            <w:r w:rsidRPr="00F351DC">
              <w:rPr>
                <w:i/>
                <w:sz w:val="18"/>
                <w:szCs w:val="18"/>
              </w:rPr>
              <w:t xml:space="preserve">евостребованные – </w:t>
            </w:r>
            <w:r>
              <w:rPr>
                <w:i/>
                <w:sz w:val="18"/>
                <w:szCs w:val="18"/>
              </w:rPr>
              <w:t>7</w:t>
            </w:r>
            <w:r w:rsidRPr="00F351DC">
              <w:rPr>
                <w:i/>
                <w:sz w:val="18"/>
                <w:szCs w:val="18"/>
              </w:rPr>
              <w:t>5</w:t>
            </w:r>
            <w:r>
              <w:rPr>
                <w:i/>
                <w:sz w:val="18"/>
                <w:szCs w:val="18"/>
              </w:rPr>
              <w:t xml:space="preserve"> лет</w:t>
            </w:r>
          </w:p>
          <w:p w:rsidR="00320D52" w:rsidRPr="00F351DC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27-43</w:t>
            </w:r>
          </w:p>
        </w:tc>
        <w:tc>
          <w:tcPr>
            <w:tcW w:w="2144" w:type="pct"/>
          </w:tcPr>
          <w:p w:rsidR="00320D52" w:rsidRDefault="00320D52" w:rsidP="007A12FE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Отчет по воинскому учёту и бронированию граждан, пребывающих в запасе (форма № 6)</w:t>
            </w:r>
          </w:p>
          <w:p w:rsidR="00320D52" w:rsidRDefault="00320D52" w:rsidP="007A12F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467 б</w:t>
            </w:r>
          </w:p>
          <w:p w:rsidR="00320D52" w:rsidRDefault="00320D52" w:rsidP="007A12FE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27-44</w:t>
            </w:r>
          </w:p>
        </w:tc>
        <w:tc>
          <w:tcPr>
            <w:tcW w:w="2144" w:type="pct"/>
          </w:tcPr>
          <w:p w:rsidR="00320D52" w:rsidRDefault="00320D52" w:rsidP="00A5610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военными комиссариатами по вопросам учета военнообязанных и призывников: работников, студентов, ординаторов, интернов и аспирантов</w:t>
            </w:r>
          </w:p>
          <w:p w:rsidR="00320D52" w:rsidRDefault="00320D52" w:rsidP="00A5610E">
            <w:pPr>
              <w:jc w:val="both"/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690</w:t>
            </w: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27-45</w:t>
            </w:r>
          </w:p>
        </w:tc>
        <w:tc>
          <w:tcPr>
            <w:tcW w:w="2144" w:type="pct"/>
          </w:tcPr>
          <w:p w:rsidR="00320D52" w:rsidRDefault="00320D52" w:rsidP="00A5610E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C93FBD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27-46</w:t>
            </w:r>
          </w:p>
        </w:tc>
        <w:tc>
          <w:tcPr>
            <w:tcW w:w="2144" w:type="pct"/>
          </w:tcPr>
          <w:p w:rsidR="00320D52" w:rsidRDefault="00320D52" w:rsidP="00C93FBD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C93FBD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C93FBD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61" w:type="pct"/>
          </w:tcPr>
          <w:p w:rsidR="00320D52" w:rsidRDefault="00320D52" w:rsidP="00A5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27-47</w:t>
            </w:r>
          </w:p>
        </w:tc>
        <w:tc>
          <w:tcPr>
            <w:tcW w:w="2144" w:type="pct"/>
          </w:tcPr>
          <w:p w:rsidR="00320D52" w:rsidRDefault="00320D52" w:rsidP="00C93FBD">
            <w:pPr>
              <w:rPr>
                <w:sz w:val="24"/>
              </w:rPr>
            </w:pPr>
          </w:p>
        </w:tc>
        <w:tc>
          <w:tcPr>
            <w:tcW w:w="509" w:type="pct"/>
          </w:tcPr>
          <w:p w:rsidR="00320D52" w:rsidRDefault="00320D52" w:rsidP="00C93FBD">
            <w:pPr>
              <w:jc w:val="center"/>
              <w:rPr>
                <w:sz w:val="24"/>
              </w:rPr>
            </w:pPr>
          </w:p>
        </w:tc>
        <w:tc>
          <w:tcPr>
            <w:tcW w:w="989" w:type="pct"/>
          </w:tcPr>
          <w:p w:rsidR="00320D52" w:rsidRDefault="00320D52" w:rsidP="00C93FBD">
            <w:pPr>
              <w:jc w:val="center"/>
              <w:rPr>
                <w:sz w:val="24"/>
              </w:rPr>
            </w:pPr>
          </w:p>
        </w:tc>
        <w:tc>
          <w:tcPr>
            <w:tcW w:w="796" w:type="pct"/>
          </w:tcPr>
          <w:p w:rsidR="00320D52" w:rsidRDefault="00320D52" w:rsidP="00A5610E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121487">
      <w:pPr>
        <w:rPr>
          <w:sz w:val="27"/>
        </w:rPr>
      </w:pPr>
      <w:r>
        <w:rPr>
          <w:b/>
          <w:sz w:val="24"/>
          <w:u w:val="single"/>
        </w:rPr>
        <w:br w:type="page"/>
      </w:r>
    </w:p>
    <w:p w:rsidR="00320D52" w:rsidRDefault="00320D52" w:rsidP="00E11CF5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28. ОТДЕЛ ПО ОРГАНИЗАЦИИ И КООРДИНАЦИИ РАБОТЫ С НАУЧНО-ПЕДАГОГИЧЕСКИМ РЕЗЕРВОМ</w:t>
      </w:r>
    </w:p>
    <w:p w:rsidR="00320D52" w:rsidRDefault="00320D52" w:rsidP="00E11CF5">
      <w:pPr>
        <w:jc w:val="center"/>
        <w:rPr>
          <w:b/>
          <w:sz w:val="24"/>
          <w:u w:val="single"/>
        </w:rPr>
      </w:pPr>
    </w:p>
    <w:tbl>
      <w:tblPr>
        <w:tblW w:w="4996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203"/>
        <w:gridCol w:w="998"/>
        <w:gridCol w:w="1499"/>
        <w:gridCol w:w="1761"/>
      </w:tblGrid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28-01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отделе по организации и координации работы с научно-педагогическим резервом. 2-й экз.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28-02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школе студенческого резерва. 2-й экз.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rPr>
          <w:trHeight w:val="789"/>
        </w:trPr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28-03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Должностные инструкции работников отдела. 2-й экз. 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789"/>
        </w:trPr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28-04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Календарный план работы резерва управленческих и научно-педагогических кадров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728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789"/>
        </w:trPr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28-05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Календарный план работы школы студенческого резерва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728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28-06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конкурсах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28-07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резерва научно-педагогического персонала (копии документов резерва, планы, отчеты, анкеты, карточки учета резерва)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708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28-08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слушателей школы студенческого резерва (карточки учета, планы, отчеты слушателей)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708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28-09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Отчеты о работе отдела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28-10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удостоверений, выданный выпускникам школы студенческого кадрового резерва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734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28-11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28-12</w:t>
            </w:r>
          </w:p>
        </w:tc>
        <w:tc>
          <w:tcPr>
            <w:tcW w:w="2198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C46ABB" w:rsidRDefault="00320D52" w:rsidP="00EB2715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29</w:t>
      </w:r>
      <w:r w:rsidRPr="00C46ABB">
        <w:rPr>
          <w:b/>
          <w:sz w:val="24"/>
          <w:u w:val="single"/>
        </w:rPr>
        <w:t>. ПЛАНОВО-ФИНАНСОВОЕ УПРАВЛЕНИЕ</w:t>
      </w:r>
    </w:p>
    <w:p w:rsidR="00320D52" w:rsidRDefault="00320D52" w:rsidP="00EB2715">
      <w:pPr>
        <w:jc w:val="center"/>
        <w:rPr>
          <w:sz w:val="24"/>
          <w:szCs w:val="24"/>
        </w:rPr>
      </w:pPr>
    </w:p>
    <w:tbl>
      <w:tblPr>
        <w:tblW w:w="5000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7"/>
        <w:gridCol w:w="4203"/>
        <w:gridCol w:w="999"/>
        <w:gridCol w:w="1501"/>
        <w:gridCol w:w="1770"/>
      </w:tblGrid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29-01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Устав ФГБОУ ВО «ПИМУ» Минздрава России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50 а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Pr="00A447B8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Pr="00A447B8">
              <w:rPr>
                <w:sz w:val="24"/>
              </w:rPr>
              <w:t>-02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Свидетельства о государственной регистрации и постановке на учет в налоговых органах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Пост.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39</w:t>
            </w:r>
          </w:p>
        </w:tc>
        <w:tc>
          <w:tcPr>
            <w:tcW w:w="925" w:type="pct"/>
          </w:tcPr>
          <w:p w:rsidR="00320D52" w:rsidRDefault="00320D52" w:rsidP="00EB2715">
            <w:pPr>
              <w:ind w:left="51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29-03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здравоохранения Российской Федерации по финансовым вопросам относящиеся к деятельности университета (копии)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39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29-04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о приеме и сдаче зданий, помещений в аренду (технические паспорта, планы, схемы к ним)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791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2715">
            <w:pPr>
              <w:rPr>
                <w:sz w:val="18"/>
                <w:szCs w:val="18"/>
              </w:rPr>
            </w:pPr>
          </w:p>
        </w:tc>
      </w:tr>
      <w:tr w:rsidR="00320D52" w:rsidTr="00EB2715">
        <w:trPr>
          <w:trHeight w:val="639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29-05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Штатное расписание университета (копия)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 а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39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29-06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Положения об оплате труда работников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Пост.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411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Хранится в ПФУ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29-07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Учетная политика (в т.ч. приложения к ней: рабочий план счетов, график документооборота и пр.)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360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29-08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планово-финансовом управлении (копия)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29-09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планово-финансового управления. 2-й экз.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5" w:type="pct"/>
          </w:tcPr>
          <w:p w:rsidR="00320D52" w:rsidRDefault="00320D52" w:rsidP="002E1DA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кадров, индекс дела 27-04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Pr="006F2591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29-10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Положения о порядке формирования и распределения материальных вознаграждений по результатам оказания платных медицинских услуг</w:t>
            </w:r>
          </w:p>
          <w:p w:rsidR="00320D52" w:rsidRDefault="00320D52" w:rsidP="005545D6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Пост.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411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замены новым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29-11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Положения о порядке формирования и распределения материальных вознаграждений по результатам оказания высокотехнологичной медицинской помощи</w:t>
            </w:r>
          </w:p>
          <w:p w:rsidR="00320D52" w:rsidRDefault="00320D52" w:rsidP="005545D6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Пост.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411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замены новым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29-12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Положения по финансово-экономическим вопросам и по бухгалтерскому учету. Копии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29-13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План финансово-хозяйственной деятельности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325 а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Административно-хозяйственных и расходов – 5 лет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29-14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финансовый отчет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327 б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29-15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Квартальные финансовые отчеты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327 в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29-16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– Главная книга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361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144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29-17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 w:rsidRPr="00474291">
              <w:rPr>
                <w:sz w:val="24"/>
              </w:rPr>
              <w:t>Журнал</w:t>
            </w:r>
            <w:r>
              <w:rPr>
                <w:sz w:val="24"/>
              </w:rPr>
              <w:t xml:space="preserve">ы операций 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(в электронном виде)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260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списания. При условии завершения проверки (ревизии)</w:t>
            </w:r>
          </w:p>
          <w:p w:rsidR="00320D52" w:rsidRDefault="00320D52" w:rsidP="00EB2715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29-18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Кассовая книга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362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2715">
            <w:pPr>
              <w:rPr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29-19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Первичные учетные документы, зафиксировавшие факт совершения хозяйственной операции и явившиеся основанием для бухгалтерских записей (кассовые, счета, счета-фактуры, акты, товарные накладные, акты о приеме, сдаче, списании имущества и материалов и др.)</w:t>
            </w:r>
          </w:p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ст.459 з</w:t>
            </w:r>
          </w:p>
        </w:tc>
        <w:tc>
          <w:tcPr>
            <w:tcW w:w="925" w:type="pct"/>
          </w:tcPr>
          <w:p w:rsidR="00320D52" w:rsidRDefault="00320D52" w:rsidP="00EB2715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</w:t>
            </w:r>
          </w:p>
        </w:tc>
      </w:tr>
      <w:tr w:rsidR="00320D52" w:rsidTr="00EB2715">
        <w:trPr>
          <w:trHeight w:val="589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29-20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кассовых ордеров</w:t>
            </w: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459 з</w:t>
            </w:r>
          </w:p>
        </w:tc>
        <w:tc>
          <w:tcPr>
            <w:tcW w:w="925" w:type="pct"/>
          </w:tcPr>
          <w:p w:rsidR="00320D52" w:rsidRDefault="00320D52" w:rsidP="00EB271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515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29-21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 w:rsidRPr="008A694C">
              <w:rPr>
                <w:sz w:val="24"/>
              </w:rPr>
              <w:t>Налоговые декларации (расчеты по налогам) годовые</w:t>
            </w:r>
          </w:p>
          <w:p w:rsidR="00320D52" w:rsidRPr="008A694C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Pr="008A694C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8A694C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8A694C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392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29-22</w:t>
            </w:r>
          </w:p>
        </w:tc>
        <w:tc>
          <w:tcPr>
            <w:tcW w:w="2196" w:type="pct"/>
          </w:tcPr>
          <w:p w:rsidR="00320D52" w:rsidRPr="008A694C" w:rsidRDefault="00320D52" w:rsidP="00EB1B3E">
            <w:pPr>
              <w:jc w:val="both"/>
              <w:rPr>
                <w:sz w:val="24"/>
              </w:rPr>
            </w:pPr>
            <w:r w:rsidRPr="008A694C">
              <w:rPr>
                <w:sz w:val="24"/>
              </w:rPr>
              <w:t>Налоговые декларации (расчеты по налогам) квартальные</w:t>
            </w:r>
          </w:p>
        </w:tc>
        <w:tc>
          <w:tcPr>
            <w:tcW w:w="522" w:type="pct"/>
          </w:tcPr>
          <w:p w:rsidR="00320D52" w:rsidRPr="008A694C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8A694C" w:rsidRDefault="00320D52" w:rsidP="00EB1B3E">
            <w:pPr>
              <w:jc w:val="center"/>
              <w:rPr>
                <w:sz w:val="24"/>
              </w:rPr>
            </w:pPr>
            <w:r w:rsidRPr="008A694C">
              <w:rPr>
                <w:sz w:val="24"/>
              </w:rPr>
              <w:t>5 лет ЭПК</w:t>
            </w:r>
          </w:p>
          <w:p w:rsidR="00320D52" w:rsidRPr="008A694C" w:rsidRDefault="00320D52" w:rsidP="00EB1B3E">
            <w:pPr>
              <w:jc w:val="center"/>
              <w:rPr>
                <w:sz w:val="24"/>
              </w:rPr>
            </w:pPr>
            <w:r w:rsidRPr="008A694C">
              <w:rPr>
                <w:sz w:val="24"/>
              </w:rPr>
              <w:t xml:space="preserve"> ст. 392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29-23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Налоговые регистры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361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(ревизии). В случае возникновения споров, разногласий, следственных и судебных дел сохраняются до вынесения окончательного решения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29-24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с работниками о материальной ответственности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457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увольнения материально-ответственного лица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отсутствии лицевых счетов – 75 лет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29-25</w:t>
            </w:r>
          </w:p>
        </w:tc>
        <w:tc>
          <w:tcPr>
            <w:tcW w:w="2196" w:type="pct"/>
          </w:tcPr>
          <w:p w:rsidR="00320D52" w:rsidRPr="006F2591" w:rsidRDefault="00320D52" w:rsidP="00EB1B3E">
            <w:pPr>
              <w:jc w:val="both"/>
              <w:rPr>
                <w:sz w:val="24"/>
              </w:rPr>
            </w:pPr>
            <w:r w:rsidRPr="006F2591">
              <w:rPr>
                <w:sz w:val="24"/>
              </w:rPr>
              <w:t>Договоры об обучении</w:t>
            </w:r>
          </w:p>
        </w:tc>
        <w:tc>
          <w:tcPr>
            <w:tcW w:w="522" w:type="pct"/>
          </w:tcPr>
          <w:p w:rsidR="00320D52" w:rsidRPr="006F2591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6F2591" w:rsidRDefault="00320D52" w:rsidP="00EB1B3E">
            <w:pPr>
              <w:jc w:val="center"/>
              <w:rPr>
                <w:sz w:val="24"/>
              </w:rPr>
            </w:pPr>
            <w:r w:rsidRPr="006F2591">
              <w:rPr>
                <w:sz w:val="24"/>
              </w:rPr>
              <w:t>5 лет</w:t>
            </w:r>
            <w:r>
              <w:rPr>
                <w:sz w:val="24"/>
              </w:rPr>
              <w:t xml:space="preserve"> (1)</w:t>
            </w:r>
          </w:p>
          <w:p w:rsidR="00320D52" w:rsidRPr="006F2591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443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 w:rsidRPr="006F2591"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03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29-26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Договоры, контракты, гражданско-правовые договоры бюджетного учреждения с поставщиками и подрядчиками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752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 договора.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15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29-27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гражданско-правового характера с физическими лицами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(1) ЭПК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456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истечения срока договора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765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29-28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Лицевые счета на выдачу заработной платы работникам университета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413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35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29-29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Лицевые счета на выдачу стипендии обучающимся 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 ст. 413</w:t>
            </w:r>
          </w:p>
        </w:tc>
        <w:tc>
          <w:tcPr>
            <w:tcW w:w="925" w:type="pct"/>
          </w:tcPr>
          <w:p w:rsidR="00320D52" w:rsidRPr="00A749A0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643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Табели учета использования рабочего времени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586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A749A0" w:rsidRDefault="00320D52" w:rsidP="00EB1B3E">
            <w:pPr>
              <w:rPr>
                <w:i/>
                <w:sz w:val="18"/>
                <w:szCs w:val="18"/>
              </w:rPr>
            </w:pPr>
            <w:r w:rsidRPr="00A749A0">
              <w:rPr>
                <w:i/>
                <w:sz w:val="18"/>
                <w:szCs w:val="18"/>
              </w:rPr>
              <w:t>При тяжелых, вредных и опасных условиях труда - 75 л.</w:t>
            </w:r>
          </w:p>
        </w:tc>
      </w:tr>
      <w:tr w:rsidR="00320D52" w:rsidTr="00EB2715">
        <w:trPr>
          <w:trHeight w:val="752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29-31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Листки нетрудоспособности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896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29-32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учета удержания алиментов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459 о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9A7AB6" w:rsidRDefault="00320D52" w:rsidP="00EB1B3E">
            <w:pPr>
              <w:jc w:val="center"/>
              <w:rPr>
                <w:sz w:val="26"/>
                <w:szCs w:val="26"/>
              </w:rPr>
            </w:pPr>
          </w:p>
        </w:tc>
      </w:tr>
      <w:tr w:rsidR="00320D52" w:rsidTr="00EB2715">
        <w:trPr>
          <w:trHeight w:val="675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29-33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выдачи справок о заработной плате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695 д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29-34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заседания комиссии по социальной защите сотрудников (материальная помощь)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29-35</w:t>
            </w:r>
          </w:p>
        </w:tc>
        <w:tc>
          <w:tcPr>
            <w:tcW w:w="2196" w:type="pct"/>
          </w:tcPr>
          <w:p w:rsidR="00320D52" w:rsidRPr="00CB50D7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Исполнительные листы (исполнительные документы)</w:t>
            </w:r>
          </w:p>
        </w:tc>
        <w:tc>
          <w:tcPr>
            <w:tcW w:w="522" w:type="pct"/>
          </w:tcPr>
          <w:p w:rsidR="00320D52" w:rsidRPr="00CB50D7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CB50D7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Pr="00CB50D7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416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29-36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проверок финансово-хозяйственной деятельности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402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120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29-37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проверок ИФНС, ФСС, ОМС, ПФ РФ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402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29-38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по инвентаризации (акты инвентаризации, инвентарные описи, сличительные ведомости, протоколы заседаний инвентаризационной комиссии)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427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26"/>
                <w:szCs w:val="26"/>
              </w:rPr>
              <w:t>-«-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29-39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на списание товарно-материальных ценностей, ведомости учета начисления амортизации основных средств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362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26"/>
                <w:szCs w:val="26"/>
              </w:rPr>
              <w:t>-«-</w:t>
            </w:r>
          </w:p>
        </w:tc>
      </w:tr>
      <w:tr w:rsidR="00320D52" w:rsidTr="00EB2715">
        <w:trPr>
          <w:trHeight w:val="209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29-40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Карта внутреннего финансового контроля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402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29-41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Журнал внутреннего финансового контроля 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402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453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29-42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(акты, сведения, переписка) о взаимных расчетах с организациями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366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  <w:r w:rsidRPr="002114A2">
              <w:rPr>
                <w:i/>
                <w:sz w:val="18"/>
                <w:szCs w:val="18"/>
              </w:rPr>
              <w:t>После проведения взаиморасчета</w:t>
            </w:r>
          </w:p>
          <w:p w:rsidR="00320D52" w:rsidRPr="002114A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29-43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продаж (на основании счетов-фактур)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 года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368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29-44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Управлением Федерального казначейства по Нижегородской области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 xml:space="preserve"> ст. 409</w:t>
            </w:r>
          </w:p>
        </w:tc>
        <w:tc>
          <w:tcPr>
            <w:tcW w:w="925" w:type="pct"/>
          </w:tcPr>
          <w:p w:rsidR="00320D52" w:rsidRPr="006D14C9" w:rsidRDefault="00320D52" w:rsidP="00EB1B3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rPr>
          <w:trHeight w:val="120"/>
        </w:trPr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29-45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Федеральной налоговый службой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 xml:space="preserve"> ст. 409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Pr="008A694C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29-46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Территориальным фондом обязательного медицинского страхования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 xml:space="preserve"> ст. 409</w:t>
            </w:r>
          </w:p>
        </w:tc>
        <w:tc>
          <w:tcPr>
            <w:tcW w:w="925" w:type="pct"/>
          </w:tcPr>
          <w:p w:rsidR="00320D52" w:rsidRDefault="00320D52" w:rsidP="00EB1B3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Pr="008A694C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29-47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Федеральным фондом обязательного медицинского страхования</w:t>
            </w:r>
          </w:p>
          <w:p w:rsidR="00320D52" w:rsidRPr="00D16FBE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>5 лет</w:t>
            </w:r>
          </w:p>
          <w:p w:rsidR="00320D52" w:rsidRPr="00D16FBE" w:rsidRDefault="00320D52" w:rsidP="00EB1B3E">
            <w:pPr>
              <w:jc w:val="center"/>
              <w:rPr>
                <w:sz w:val="24"/>
              </w:rPr>
            </w:pPr>
            <w:r w:rsidRPr="00D16FBE">
              <w:rPr>
                <w:sz w:val="24"/>
              </w:rPr>
              <w:t xml:space="preserve"> ст. 409</w:t>
            </w:r>
          </w:p>
        </w:tc>
        <w:tc>
          <w:tcPr>
            <w:tcW w:w="925" w:type="pct"/>
          </w:tcPr>
          <w:p w:rsidR="00320D52" w:rsidRPr="00A749A0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29-48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 w:rsidRPr="00D16FBE">
              <w:rPr>
                <w:sz w:val="24"/>
              </w:rPr>
              <w:t>Переписка с организациями по финансовым вопросам</w:t>
            </w:r>
          </w:p>
          <w:p w:rsidR="00320D52" w:rsidRDefault="00320D52" w:rsidP="00EB1B3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359</w:t>
            </w:r>
          </w:p>
        </w:tc>
        <w:tc>
          <w:tcPr>
            <w:tcW w:w="925" w:type="pct"/>
          </w:tcPr>
          <w:p w:rsidR="00320D52" w:rsidRDefault="00320D52" w:rsidP="00EB1B3E">
            <w:pPr>
              <w:rPr>
                <w:i/>
                <w:sz w:val="18"/>
                <w:szCs w:val="18"/>
              </w:rPr>
            </w:pPr>
          </w:p>
        </w:tc>
      </w:tr>
      <w:tr w:rsidR="00320D52" w:rsidRPr="00EC5054" w:rsidTr="00EB2715">
        <w:tc>
          <w:tcPr>
            <w:tcW w:w="573" w:type="pct"/>
          </w:tcPr>
          <w:p w:rsidR="00320D52" w:rsidRPr="00CB50D7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29-49</w:t>
            </w:r>
          </w:p>
        </w:tc>
        <w:tc>
          <w:tcPr>
            <w:tcW w:w="2196" w:type="pct"/>
          </w:tcPr>
          <w:p w:rsidR="00320D52" w:rsidRPr="00D16FBE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о финансовом обеспечении всех направлений деятельности</w:t>
            </w:r>
          </w:p>
        </w:tc>
        <w:tc>
          <w:tcPr>
            <w:tcW w:w="522" w:type="pct"/>
          </w:tcPr>
          <w:p w:rsidR="00320D52" w:rsidRPr="00D16FBE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359</w:t>
            </w:r>
          </w:p>
          <w:p w:rsidR="00320D52" w:rsidRPr="00D16FBE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D16FBE" w:rsidRDefault="00320D52" w:rsidP="00EB1B3E">
            <w:pPr>
              <w:rPr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29-50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Статистические отчеты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bookmarkStart w:id="0" w:name="_GoBack"/>
            <w:bookmarkEnd w:id="0"/>
            <w:r>
              <w:rPr>
                <w:sz w:val="24"/>
              </w:rPr>
              <w:t xml:space="preserve"> 469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7969A5" w:rsidRDefault="00320D52" w:rsidP="00EB1B3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29-51</w:t>
            </w:r>
          </w:p>
        </w:tc>
        <w:tc>
          <w:tcPr>
            <w:tcW w:w="2196" w:type="pct"/>
          </w:tcPr>
          <w:p w:rsidR="00320D52" w:rsidRDefault="00320D52" w:rsidP="00EB1B3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приема-сдачи документов в архив университета и др.) по работе с архивом</w:t>
            </w:r>
          </w:p>
        </w:tc>
        <w:tc>
          <w:tcPr>
            <w:tcW w:w="522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ДЗН </w:t>
            </w:r>
          </w:p>
          <w:p w:rsidR="00320D52" w:rsidRDefault="00320D52" w:rsidP="00EB1B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5" w:type="pct"/>
          </w:tcPr>
          <w:p w:rsidR="00320D52" w:rsidRDefault="00320D52" w:rsidP="00EB1B3E">
            <w:pPr>
              <w:jc w:val="center"/>
              <w:rPr>
                <w:i/>
                <w:sz w:val="18"/>
                <w:szCs w:val="18"/>
              </w:rPr>
            </w:pPr>
            <w:r w:rsidRPr="007969A5">
              <w:rPr>
                <w:i/>
                <w:sz w:val="18"/>
                <w:szCs w:val="18"/>
              </w:rPr>
              <w:t>(1</w:t>
            </w:r>
            <w:r>
              <w:rPr>
                <w:i/>
                <w:sz w:val="18"/>
                <w:szCs w:val="18"/>
              </w:rPr>
              <w:t xml:space="preserve">) </w:t>
            </w:r>
            <w:r w:rsidRPr="007969A5">
              <w:rPr>
                <w:i/>
                <w:sz w:val="18"/>
                <w:szCs w:val="18"/>
              </w:rPr>
              <w:t xml:space="preserve">Структурных подразделений </w:t>
            </w:r>
          </w:p>
          <w:p w:rsidR="00320D52" w:rsidRPr="007969A5" w:rsidRDefault="00320D52" w:rsidP="00EB1B3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 не ранее 3 л. после передачи дел в архив или уничтожения учтенных по номенклатуре  дел</w:t>
            </w: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29-52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7969A5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29-53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7969A5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EB2715">
        <w:tc>
          <w:tcPr>
            <w:tcW w:w="573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29-54</w:t>
            </w:r>
          </w:p>
        </w:tc>
        <w:tc>
          <w:tcPr>
            <w:tcW w:w="2196" w:type="pct"/>
          </w:tcPr>
          <w:p w:rsidR="00320D52" w:rsidRDefault="00320D52" w:rsidP="00EB2715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EB271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Pr="007969A5" w:rsidRDefault="00320D52" w:rsidP="00EB2715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8E7194">
      <w:pPr>
        <w:jc w:val="center"/>
        <w:rPr>
          <w:b/>
          <w:sz w:val="24"/>
          <w:u w:val="single"/>
        </w:rPr>
      </w:pPr>
    </w:p>
    <w:p w:rsidR="00320D52" w:rsidRPr="008D7343" w:rsidRDefault="00320D52" w:rsidP="00C2395E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30</w:t>
      </w:r>
      <w:r w:rsidRPr="008D7343">
        <w:rPr>
          <w:b/>
          <w:sz w:val="24"/>
          <w:u w:val="single"/>
        </w:rPr>
        <w:t>. АРХИВ</w:t>
      </w:r>
    </w:p>
    <w:p w:rsidR="00320D52" w:rsidRPr="00C46ABB" w:rsidRDefault="00320D52" w:rsidP="00C2395E">
      <w:pPr>
        <w:jc w:val="center"/>
        <w:rPr>
          <w:sz w:val="24"/>
          <w:szCs w:val="24"/>
        </w:rPr>
      </w:pPr>
    </w:p>
    <w:tbl>
      <w:tblPr>
        <w:tblW w:w="4997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9"/>
        <w:gridCol w:w="4201"/>
        <w:gridCol w:w="998"/>
        <w:gridCol w:w="1502"/>
        <w:gridCol w:w="1764"/>
      </w:tblGrid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30-01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архиве. 2-й экз.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30-02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постоянно действующей экспертной комиссии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30-03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экспертной комиссии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д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30-04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архива. 2-й экз.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2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30-05</w:t>
            </w:r>
          </w:p>
        </w:tc>
        <w:tc>
          <w:tcPr>
            <w:tcW w:w="2196" w:type="pct"/>
          </w:tcPr>
          <w:p w:rsidR="00320D52" w:rsidRDefault="00320D52" w:rsidP="004C600C">
            <w:pPr>
              <w:pStyle w:val="Heading5"/>
              <w:jc w:val="both"/>
            </w:pPr>
            <w:r>
              <w:t>Сводная номенклатура дел университета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BC24B3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30-06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Описи дел постоянного хранения (утвержденные)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248 а</w:t>
            </w:r>
          </w:p>
          <w:p w:rsidR="00320D52" w:rsidRDefault="00320D52" w:rsidP="004C600C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Неутвержден-ные – до минования надобности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30-07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Описи дел по личному составу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248 б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государствен</w:t>
            </w:r>
            <w:r>
              <w:rPr>
                <w:i/>
                <w:sz w:val="18"/>
                <w:szCs w:val="18"/>
              </w:rPr>
              <w:softHyphen/>
              <w:t>ное, муниципальное хранение передаются при ликвидации организации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30-08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Описи дел временного хранения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Pr="006C22BE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248 в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уничтожения дел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30-09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Инструкция по делопроизводству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27 а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2" w:type="pct"/>
          </w:tcPr>
          <w:p w:rsidR="00320D52" w:rsidRPr="0052711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30-10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выделения дел и документов к уничтожению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246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государствен</w:t>
            </w:r>
            <w:r>
              <w:rPr>
                <w:i/>
                <w:sz w:val="18"/>
                <w:szCs w:val="18"/>
              </w:rPr>
              <w:softHyphen/>
              <w:t>ное, муниципальное хранение передаются при ликвидации организации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369"/>
        </w:trPr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30-11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сдачи-приемки документов из структурных подразделений университета в архив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254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30-12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сдачи-приемки документов университета на государственное хранение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246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государствен</w:t>
            </w:r>
            <w:r>
              <w:rPr>
                <w:i/>
                <w:sz w:val="18"/>
                <w:szCs w:val="18"/>
              </w:rPr>
              <w:softHyphen/>
              <w:t>ное, муниципальное хранение передается при ликвидации организации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rPr>
          <w:trHeight w:val="120"/>
        </w:trPr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30-13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Паспорт архива</w:t>
            </w: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247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государствен</w:t>
            </w:r>
            <w:r>
              <w:rPr>
                <w:i/>
                <w:sz w:val="18"/>
                <w:szCs w:val="18"/>
              </w:rPr>
              <w:softHyphen/>
              <w:t>ное, муниципальное хранение передается при ликвидации организации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30-14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выдачи архивных справок посетителям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252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30-15</w:t>
            </w:r>
          </w:p>
        </w:tc>
        <w:tc>
          <w:tcPr>
            <w:tcW w:w="2196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выдачи документов из архива в структурные подразделения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259 е</w:t>
            </w:r>
          </w:p>
        </w:tc>
        <w:tc>
          <w:tcPr>
            <w:tcW w:w="922" w:type="pct"/>
          </w:tcPr>
          <w:p w:rsidR="00320D52" w:rsidRPr="00527112" w:rsidRDefault="00320D52" w:rsidP="004C600C">
            <w:pPr>
              <w:rPr>
                <w:i/>
                <w:sz w:val="18"/>
                <w:szCs w:val="18"/>
              </w:rPr>
            </w:pPr>
            <w:r w:rsidRPr="00527112">
              <w:rPr>
                <w:i/>
                <w:sz w:val="18"/>
                <w:szCs w:val="18"/>
              </w:rPr>
              <w:t>После возвращения всех дел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30-16</w:t>
            </w:r>
          </w:p>
        </w:tc>
        <w:tc>
          <w:tcPr>
            <w:tcW w:w="2196" w:type="pct"/>
          </w:tcPr>
          <w:p w:rsidR="00320D52" w:rsidRDefault="00320D52" w:rsidP="004C600C">
            <w:pPr>
              <w:rPr>
                <w:sz w:val="24"/>
              </w:rPr>
            </w:pPr>
            <w:r>
              <w:rPr>
                <w:sz w:val="24"/>
              </w:rPr>
              <w:t>Журнал учета температурно-влажностного режима хранения документов</w:t>
            </w:r>
          </w:p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259 ж</w:t>
            </w: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30-17</w:t>
            </w:r>
          </w:p>
        </w:tc>
        <w:tc>
          <w:tcPr>
            <w:tcW w:w="2196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30-18</w:t>
            </w:r>
          </w:p>
        </w:tc>
        <w:tc>
          <w:tcPr>
            <w:tcW w:w="2196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30-19</w:t>
            </w:r>
          </w:p>
        </w:tc>
        <w:tc>
          <w:tcPr>
            <w:tcW w:w="2196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2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C2395E">
      <w:pPr>
        <w:jc w:val="center"/>
        <w:rPr>
          <w:b/>
          <w:sz w:val="24"/>
        </w:rPr>
      </w:pPr>
    </w:p>
    <w:p w:rsidR="00320D52" w:rsidRDefault="00320D52">
      <w:pPr>
        <w:spacing w:after="200" w:line="276" w:lineRule="auto"/>
        <w:rPr>
          <w:sz w:val="27"/>
        </w:rPr>
      </w:pPr>
      <w:r>
        <w:rPr>
          <w:b/>
          <w:sz w:val="24"/>
        </w:rPr>
        <w:br w:type="page"/>
      </w:r>
    </w:p>
    <w:p w:rsidR="00320D52" w:rsidRPr="008D7343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31</w:t>
      </w:r>
      <w:r w:rsidRPr="008D7343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ЦЕНТР ИНФОРМАЦИОННЫХ ТЕХНОЛОГИЙ И МЕТРОЛОГИИ</w:t>
      </w:r>
    </w:p>
    <w:p w:rsidR="00320D52" w:rsidRPr="005D4139" w:rsidRDefault="00320D52" w:rsidP="008D7343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31-01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 здравоохранения Российской Федерации по вопросам работы отдела относящиеся к деятельности университета</w:t>
            </w:r>
          </w:p>
          <w:p w:rsidR="00320D52" w:rsidRDefault="00320D52" w:rsidP="008D7343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31-02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Центре информационных технологий и метрологии. 2-й экз.</w:t>
            </w:r>
          </w:p>
        </w:tc>
        <w:tc>
          <w:tcPr>
            <w:tcW w:w="523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31-03</w:t>
            </w:r>
          </w:p>
        </w:tc>
        <w:tc>
          <w:tcPr>
            <w:tcW w:w="2197" w:type="pct"/>
          </w:tcPr>
          <w:p w:rsidR="00320D52" w:rsidRDefault="00320D52" w:rsidP="008A076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Центра. 2-й экз.</w:t>
            </w:r>
          </w:p>
        </w:tc>
        <w:tc>
          <w:tcPr>
            <w:tcW w:w="523" w:type="pct"/>
          </w:tcPr>
          <w:p w:rsidR="00320D52" w:rsidRDefault="00320D52" w:rsidP="008A0764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72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D72B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D72B4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D72B4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D72B43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31-04</w:t>
            </w:r>
          </w:p>
        </w:tc>
        <w:tc>
          <w:tcPr>
            <w:tcW w:w="2197" w:type="pct"/>
          </w:tcPr>
          <w:p w:rsidR="00320D52" w:rsidRDefault="00320D52" w:rsidP="008A076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Центра</w:t>
            </w:r>
          </w:p>
        </w:tc>
        <w:tc>
          <w:tcPr>
            <w:tcW w:w="523" w:type="pct"/>
          </w:tcPr>
          <w:p w:rsidR="00320D52" w:rsidRDefault="00320D52" w:rsidP="008A0764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57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A57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  <w:p w:rsidR="00320D52" w:rsidRDefault="00320D52" w:rsidP="008A0764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8A0764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31-05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Свидетельства о государственной проверке</w:t>
            </w:r>
          </w:p>
          <w:p w:rsidR="00320D52" w:rsidRDefault="00320D52" w:rsidP="008D7343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173</w:t>
            </w:r>
          </w:p>
          <w:p w:rsidR="00320D52" w:rsidRDefault="00320D52" w:rsidP="008D734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218B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31-06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на обслуживание помещений, находящихся в собственности университета</w:t>
            </w:r>
          </w:p>
        </w:tc>
        <w:tc>
          <w:tcPr>
            <w:tcW w:w="523" w:type="pct"/>
          </w:tcPr>
          <w:p w:rsidR="00320D52" w:rsidRDefault="00320D52" w:rsidP="00DB218B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817</w:t>
            </w:r>
          </w:p>
        </w:tc>
        <w:tc>
          <w:tcPr>
            <w:tcW w:w="921" w:type="pct"/>
          </w:tcPr>
          <w:p w:rsidR="00320D52" w:rsidRDefault="00320D52" w:rsidP="00DB21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Default="00320D52" w:rsidP="00DB218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31-07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проверки метрологической службы университета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DD1188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8D73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1622</w:t>
            </w:r>
            <w:r>
              <w:rPr>
                <w:rStyle w:val="FootnoteReference"/>
                <w:sz w:val="24"/>
              </w:rPr>
              <w:footnoteReference w:customMarkFollows="1" w:id="22"/>
              <w:t>**</w:t>
            </w:r>
          </w:p>
          <w:p w:rsidR="00320D52" w:rsidRDefault="00320D52" w:rsidP="008D734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31-08</w:t>
            </w:r>
          </w:p>
        </w:tc>
        <w:tc>
          <w:tcPr>
            <w:tcW w:w="2197" w:type="pct"/>
          </w:tcPr>
          <w:p w:rsidR="00320D52" w:rsidRDefault="00320D52" w:rsidP="008D7343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8D7343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31-09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31-10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20D52" w:rsidRPr="00662303" w:rsidRDefault="00320D52" w:rsidP="004C600C">
      <w:pPr>
        <w:jc w:val="center"/>
        <w:rPr>
          <w:b/>
          <w:sz w:val="24"/>
          <w:u w:val="single"/>
        </w:rPr>
      </w:pPr>
      <w:r>
        <w:rPr>
          <w:sz w:val="27"/>
        </w:rPr>
        <w:br w:type="page"/>
      </w:r>
      <w:r>
        <w:rPr>
          <w:b/>
          <w:sz w:val="24"/>
          <w:u w:val="single"/>
        </w:rPr>
        <w:t>32</w:t>
      </w:r>
      <w:r w:rsidRPr="00662303">
        <w:rPr>
          <w:b/>
          <w:sz w:val="24"/>
          <w:u w:val="single"/>
        </w:rPr>
        <w:t>. СТУДЕНЧЕСКОЕ НАУЧНОЕ ОБЩЕСТВО</w:t>
      </w:r>
    </w:p>
    <w:p w:rsidR="00320D52" w:rsidRPr="005D4139" w:rsidRDefault="00320D52" w:rsidP="004C600C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499"/>
        <w:gridCol w:w="1761"/>
      </w:tblGrid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32-01</w:t>
            </w:r>
          </w:p>
        </w:tc>
        <w:tc>
          <w:tcPr>
            <w:tcW w:w="2197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студенческом научном обществе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32-02</w:t>
            </w:r>
          </w:p>
        </w:tc>
        <w:tc>
          <w:tcPr>
            <w:tcW w:w="2197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отдела. 2-й экз.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32-03</w:t>
            </w:r>
          </w:p>
        </w:tc>
        <w:tc>
          <w:tcPr>
            <w:tcW w:w="2197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работе студенческого научного общества</w:t>
            </w: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jc w:val="center"/>
              <w:rPr>
                <w:i/>
                <w:sz w:val="27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32-04</w:t>
            </w:r>
          </w:p>
        </w:tc>
        <w:tc>
          <w:tcPr>
            <w:tcW w:w="2197" w:type="pct"/>
          </w:tcPr>
          <w:p w:rsidR="00320D52" w:rsidRDefault="00320D52" w:rsidP="004C60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4C600C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32-05</w:t>
            </w:r>
          </w:p>
        </w:tc>
        <w:tc>
          <w:tcPr>
            <w:tcW w:w="2197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jc w:val="center"/>
              <w:rPr>
                <w:sz w:val="27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32-06</w:t>
            </w:r>
          </w:p>
        </w:tc>
        <w:tc>
          <w:tcPr>
            <w:tcW w:w="2197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jc w:val="center"/>
              <w:rPr>
                <w:sz w:val="27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32-07</w:t>
            </w:r>
          </w:p>
        </w:tc>
        <w:tc>
          <w:tcPr>
            <w:tcW w:w="2197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00C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jc w:val="center"/>
              <w:rPr>
                <w:sz w:val="27"/>
              </w:rPr>
            </w:pPr>
          </w:p>
        </w:tc>
      </w:tr>
    </w:tbl>
    <w:p w:rsidR="00320D52" w:rsidRDefault="00320D52" w:rsidP="004C600C">
      <w:pPr>
        <w:tabs>
          <w:tab w:val="left" w:pos="4253"/>
        </w:tabs>
        <w:rPr>
          <w:sz w:val="27"/>
        </w:rPr>
      </w:pPr>
    </w:p>
    <w:p w:rsidR="00320D52" w:rsidRDefault="00320D52" w:rsidP="004C600C">
      <w:pPr>
        <w:tabs>
          <w:tab w:val="left" w:pos="4253"/>
        </w:tabs>
        <w:rPr>
          <w:sz w:val="27"/>
        </w:rPr>
      </w:pPr>
      <w:r>
        <w:rPr>
          <w:sz w:val="27"/>
        </w:rPr>
        <w:br w:type="page"/>
      </w:r>
    </w:p>
    <w:p w:rsidR="00320D52" w:rsidRPr="00C46ABB" w:rsidRDefault="00320D52" w:rsidP="004C60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33</w:t>
      </w:r>
      <w:r w:rsidRPr="00C46ABB">
        <w:rPr>
          <w:b/>
          <w:sz w:val="24"/>
          <w:u w:val="single"/>
        </w:rPr>
        <w:t>. ИЗДАТЕЛЬСТВО</w:t>
      </w:r>
    </w:p>
    <w:p w:rsidR="00320D52" w:rsidRPr="005D4139" w:rsidRDefault="00320D52" w:rsidP="00C46ABB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4959A3">
        <w:tc>
          <w:tcPr>
            <w:tcW w:w="575" w:type="pct"/>
          </w:tcPr>
          <w:p w:rsidR="00320D52" w:rsidRDefault="00320D52" w:rsidP="004607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33-01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издательстве. 2-й экз.</w:t>
            </w: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 w:rsidP="004607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33-02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оказании дополнительных платных издательских и полиграфических услуг в ФГБОУ ВО «ПИМУ». 2-й экз.</w:t>
            </w:r>
          </w:p>
          <w:p w:rsidR="00320D52" w:rsidRDefault="00320D52" w:rsidP="00662303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33-03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издательства. 2-й экз.</w:t>
            </w: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0E2C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0E2C2B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33-04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работе издательства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 w:rsidRPr="00A405C8">
              <w:rPr>
                <w:i/>
                <w:sz w:val="18"/>
                <w:szCs w:val="18"/>
              </w:rPr>
              <w:t>Входит в состав годового отчета по НИР</w:t>
            </w:r>
          </w:p>
          <w:p w:rsidR="00320D52" w:rsidRPr="00A405C8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17-05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33-05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662303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33-06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Авторские рукописи опубликованных научных трудов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773</w:t>
            </w:r>
            <w:r>
              <w:rPr>
                <w:rStyle w:val="FootnoteReference"/>
                <w:sz w:val="24"/>
              </w:rPr>
              <w:footnoteReference w:customMarkFollows="1" w:id="23"/>
              <w:t>*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33-07</w:t>
            </w:r>
          </w:p>
        </w:tc>
        <w:tc>
          <w:tcPr>
            <w:tcW w:w="2197" w:type="pct"/>
          </w:tcPr>
          <w:p w:rsidR="00320D52" w:rsidRDefault="00320D52" w:rsidP="00662303">
            <w:pPr>
              <w:jc w:val="both"/>
              <w:rPr>
                <w:sz w:val="24"/>
              </w:rPr>
            </w:pPr>
            <w:r>
              <w:rPr>
                <w:sz w:val="24"/>
              </w:rPr>
              <w:t>Архив, вышедших в издательстве, учебно-методических пособий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712 а</w:t>
            </w:r>
          </w:p>
          <w:p w:rsidR="00320D52" w:rsidRDefault="00320D52" w:rsidP="00662303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33-08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Утвержденные планы, сметы, калькуляции, прайс-листы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325а</w:t>
            </w:r>
          </w:p>
          <w:p w:rsidR="00320D52" w:rsidRDefault="00320D52" w:rsidP="00666AD6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33-09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Авторские договоры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456</w:t>
            </w:r>
          </w:p>
        </w:tc>
        <w:tc>
          <w:tcPr>
            <w:tcW w:w="921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 w:rsidRPr="00666AD6">
              <w:rPr>
                <w:i/>
                <w:sz w:val="18"/>
                <w:szCs w:val="18"/>
              </w:rPr>
              <w:t>После</w:t>
            </w:r>
            <w:r>
              <w:rPr>
                <w:i/>
                <w:sz w:val="18"/>
                <w:szCs w:val="18"/>
              </w:rPr>
              <w:t xml:space="preserve"> истечения срока действия договора</w:t>
            </w:r>
          </w:p>
          <w:p w:rsidR="00320D52" w:rsidRPr="00666AD6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33-10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Договоры на издание, договоры поставки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456</w:t>
            </w: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  <w:r w:rsidRPr="00666AD6">
              <w:rPr>
                <w:i/>
                <w:sz w:val="18"/>
                <w:szCs w:val="18"/>
              </w:rPr>
              <w:t>После</w:t>
            </w:r>
            <w:r>
              <w:rPr>
                <w:i/>
                <w:sz w:val="18"/>
                <w:szCs w:val="18"/>
              </w:rPr>
              <w:t xml:space="preserve"> истечения срока действия договора</w:t>
            </w:r>
          </w:p>
          <w:p w:rsidR="00320D52" w:rsidRPr="00666AD6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33-11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Документы (служебные записки, докладные и пр.) по общим вопросам работы издательства</w:t>
            </w:r>
          </w:p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666A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87</w:t>
            </w:r>
          </w:p>
        </w:tc>
        <w:tc>
          <w:tcPr>
            <w:tcW w:w="921" w:type="pct"/>
          </w:tcPr>
          <w:p w:rsidR="00320D52" w:rsidRPr="00666AD6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33-12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регистрации инструктажа на рабочем месте сотрудников издательства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8B685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лет </w:t>
            </w:r>
          </w:p>
          <w:p w:rsidR="00320D52" w:rsidRDefault="00320D52" w:rsidP="008B68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626б</w:t>
            </w: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истечении срока хранения уничтожаются в установленном порядке</w:t>
            </w:r>
          </w:p>
          <w:p w:rsidR="00320D52" w:rsidRPr="00666AD6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33-13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регистрации исходящих документов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8B685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8B68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258г</w:t>
            </w:r>
          </w:p>
          <w:p w:rsidR="00320D52" w:rsidRDefault="00320D52" w:rsidP="008B685A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33-14</w:t>
            </w:r>
          </w:p>
        </w:tc>
        <w:tc>
          <w:tcPr>
            <w:tcW w:w="2197" w:type="pct"/>
          </w:tcPr>
          <w:p w:rsidR="00320D52" w:rsidRPr="008B685A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учета присвоения ISBN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года 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258з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33-15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Журнал регистрации договоров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258г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33-16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  <w:r>
              <w:rPr>
                <w:sz w:val="24"/>
              </w:rPr>
              <w:t>Сертификаты на расходные материалы, паспорта на технику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760</w:t>
            </w:r>
          </w:p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гарантии</w:t>
            </w: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33-17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33-18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  <w:tr w:rsidR="00320D52" w:rsidTr="004959A3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33-19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B225D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2B225D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tabs>
          <w:tab w:val="left" w:pos="4253"/>
        </w:tabs>
        <w:rPr>
          <w:sz w:val="27"/>
        </w:rPr>
      </w:pPr>
    </w:p>
    <w:p w:rsidR="00320D52" w:rsidRDefault="00320D52" w:rsidP="00F87F0C">
      <w:pPr>
        <w:rPr>
          <w:sz w:val="27"/>
        </w:rPr>
      </w:pPr>
      <w:r>
        <w:rPr>
          <w:sz w:val="27"/>
        </w:rPr>
        <w:br w:type="page"/>
      </w:r>
    </w:p>
    <w:p w:rsidR="00320D52" w:rsidRPr="00885FAE" w:rsidRDefault="00320D52" w:rsidP="0078061A">
      <w:pPr>
        <w:spacing w:after="200" w:line="276" w:lineRule="auto"/>
        <w:jc w:val="center"/>
        <w:rPr>
          <w:b/>
          <w:sz w:val="27"/>
          <w:u w:val="single"/>
        </w:rPr>
      </w:pPr>
      <w:r>
        <w:rPr>
          <w:b/>
          <w:sz w:val="27"/>
          <w:u w:val="single"/>
        </w:rPr>
        <w:t>34</w:t>
      </w:r>
      <w:r w:rsidRPr="00885FAE">
        <w:rPr>
          <w:b/>
          <w:sz w:val="27"/>
          <w:u w:val="single"/>
        </w:rPr>
        <w:t xml:space="preserve">. </w:t>
      </w:r>
      <w:r>
        <w:rPr>
          <w:b/>
          <w:sz w:val="27"/>
          <w:u w:val="single"/>
        </w:rPr>
        <w:t>СПОРТИВНЫЙ КЛУБ</w:t>
      </w: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34-01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здравоохранения РФ, относящиеся к деятельности Спортивного клуба. Копии</w:t>
            </w:r>
          </w:p>
          <w:p w:rsidR="00320D52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  <w:r w:rsidRPr="00073ACD">
              <w:rPr>
                <w:sz w:val="24"/>
              </w:rPr>
              <w:t>-02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Спортивном клубе. 2-й экз.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34-03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Совета клуба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18 б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34-04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Спортивного клуба. 2-й экз.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34-05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работы спортивных секций тренеров-преподавателей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291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Pr="00810EBC" w:rsidRDefault="00320D52" w:rsidP="00E67280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34-06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Спортивного клуба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</w:t>
            </w: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34-07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Отчеты о работе спортивных секций тренеров-преподавателей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476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34-08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работе Спортивного клуба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34-09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(акты, докладные записки, заявки) об организации спортивной работы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88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34-10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34-11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(положения, регламенты, протоколы соревнований и др.), обеспечивающие проведение соревнований по видам спорта в ФГБОУ ВО «ПИМУ»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1003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34-12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(положения, регламенты, протоколы соревнований и др.), обеспечивающие участие сборных команд ФГБОУ ВО «ПИМУ» в соревнованиях среди ВУЗов Н.Новгорода и Нижегородской области «Универсиада» по видам спорта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1003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34-13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(положения, регламенты, протоколы соревнований и др.), обеспечивающие участие сборных команд ФГБОУ ВО «ПИМУ» в соревнованиях среди ВУЗов Н.Новгорода и Нижегородской области Фестиваля спорта «Физкультура и спорт – вторая профессия врача»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1003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34-14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Расписание учебно-тренировочных занятий сборных команд ФГБОУ ВО «ПИМУ»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728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34-15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Перечень инструкций по охране труда и техники безопасности в процессе учебно-тренировочных занятий и соревновательной деятельности в системе физической культуры и спорта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627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34-16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Списки сотрудников с адресами и телефонами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785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510A3D" w:rsidRDefault="00320D52" w:rsidP="00E67280">
            <w:pPr>
              <w:rPr>
                <w:i/>
                <w:sz w:val="18"/>
                <w:szCs w:val="18"/>
              </w:rPr>
            </w:pPr>
            <w:r w:rsidRPr="00510A3D">
              <w:rPr>
                <w:i/>
                <w:sz w:val="18"/>
                <w:szCs w:val="18"/>
              </w:rPr>
              <w:t>После замены новыми</w:t>
            </w: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34-17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Списки сборных команд ФГБОУ ВО «ПИМУ» по видам спорта</w:t>
            </w: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785</w:t>
            </w:r>
          </w:p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510A3D" w:rsidRDefault="00320D52" w:rsidP="00E67280">
            <w:pPr>
              <w:rPr>
                <w:i/>
                <w:sz w:val="18"/>
                <w:szCs w:val="18"/>
              </w:rPr>
            </w:pPr>
            <w:r w:rsidRPr="00510A3D">
              <w:rPr>
                <w:i/>
                <w:sz w:val="18"/>
                <w:szCs w:val="18"/>
              </w:rPr>
              <w:t>После замены новыми</w:t>
            </w: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34-18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контрольных посещений учебно-тренировочных занятий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899</w:t>
            </w:r>
            <w:r>
              <w:rPr>
                <w:rStyle w:val="FootnoteReference"/>
                <w:sz w:val="24"/>
                <w:szCs w:val="24"/>
              </w:rPr>
              <w:footnoteReference w:customMarkFollows="1" w:id="24"/>
              <w:t>*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34-19</w:t>
            </w:r>
          </w:p>
        </w:tc>
        <w:tc>
          <w:tcPr>
            <w:tcW w:w="2197" w:type="pct"/>
          </w:tcPr>
          <w:p w:rsidR="00320D52" w:rsidRDefault="00320D52" w:rsidP="00E67280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учета посещаемости учебно-тренировочных занятий по видам спорта</w:t>
            </w:r>
          </w:p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E672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899</w:t>
            </w:r>
            <w:r>
              <w:rPr>
                <w:rStyle w:val="FootnoteReference"/>
                <w:sz w:val="24"/>
                <w:szCs w:val="24"/>
              </w:rPr>
              <w:footnoteReference w:customMarkFollows="1" w:id="25"/>
              <w:t>*</w:t>
            </w: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34-20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34-21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E672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34-22</w:t>
            </w:r>
          </w:p>
        </w:tc>
        <w:tc>
          <w:tcPr>
            <w:tcW w:w="2197" w:type="pct"/>
          </w:tcPr>
          <w:p w:rsidR="00320D52" w:rsidRPr="00073ACD" w:rsidRDefault="00320D52" w:rsidP="00E67280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E67280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E67280">
            <w:pPr>
              <w:rPr>
                <w:sz w:val="18"/>
                <w:szCs w:val="18"/>
              </w:rPr>
            </w:pPr>
          </w:p>
        </w:tc>
      </w:tr>
    </w:tbl>
    <w:p w:rsidR="00320D52" w:rsidRPr="00A61B05" w:rsidRDefault="00320D52" w:rsidP="0078061A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35</w:t>
      </w:r>
      <w:r w:rsidRPr="00A61B05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НАУЧНАЯ БИБЛИОТЕКА</w:t>
      </w:r>
    </w:p>
    <w:p w:rsidR="00320D52" w:rsidRPr="005D4139" w:rsidRDefault="00320D52" w:rsidP="0088456F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0"/>
        <w:gridCol w:w="4180"/>
        <w:gridCol w:w="1002"/>
        <w:gridCol w:w="1598"/>
        <w:gridCol w:w="1660"/>
      </w:tblGrid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35-01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научной библиотеке. 2-й экз.</w:t>
            </w: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C6BD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35-02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научной библиотеки. 2-й экз.</w:t>
            </w: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868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35-03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Правила пользования научной библиотекой</w:t>
            </w: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288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35-04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и отчет о работе научной библиотеки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469б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35-05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(списки, отчеты) по оформлению годовой подписки на литературу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469б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35-06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Регистры индивидуального и суммарного учета документов библиотечного фонда (регистрационные книги, инвентарные книги, книги суммарного учета, учетный каталог, топографические описи и каталоги)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ликвидации справочно-информационных служб организации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532</w:t>
            </w: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35-07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о списании исключенных объектов библиотечного фонда и акты о приеме-передаче списанных объектов библиотечного фонда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531</w:t>
            </w: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35-08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Первичные учетные документы, подтверждающие поступление документов в библиотечный фонд (накладные, акты о приеме, акты сдачи-приемки)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684D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684D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532</w:t>
            </w: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35-09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 о результатах проведения проверки наличия документов библиотечного фонда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684D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 (1)</w:t>
            </w:r>
          </w:p>
          <w:p w:rsidR="00320D52" w:rsidRDefault="00320D52" w:rsidP="00684D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530</w:t>
            </w: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следующей проверки</w:t>
            </w: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35-10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684D8A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35-12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684D8A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86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35-13</w:t>
            </w:r>
          </w:p>
        </w:tc>
        <w:tc>
          <w:tcPr>
            <w:tcW w:w="2186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4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836" w:type="pct"/>
          </w:tcPr>
          <w:p w:rsidR="00320D52" w:rsidRDefault="00320D52" w:rsidP="00684D8A">
            <w:pPr>
              <w:jc w:val="center"/>
              <w:rPr>
                <w:sz w:val="24"/>
              </w:rPr>
            </w:pPr>
          </w:p>
        </w:tc>
        <w:tc>
          <w:tcPr>
            <w:tcW w:w="868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4B229C">
      <w:pPr>
        <w:tabs>
          <w:tab w:val="left" w:pos="4253"/>
        </w:tabs>
        <w:rPr>
          <w:b/>
          <w:sz w:val="24"/>
          <w:u w:val="single"/>
        </w:rPr>
      </w:pPr>
      <w:r>
        <w:rPr>
          <w:sz w:val="27"/>
        </w:rPr>
        <w:br w:type="page"/>
      </w:r>
    </w:p>
    <w:p w:rsidR="00320D52" w:rsidRDefault="00320D52" w:rsidP="004B229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36</w:t>
      </w:r>
      <w:r w:rsidRPr="00EC1D3B">
        <w:rPr>
          <w:b/>
          <w:sz w:val="24"/>
          <w:u w:val="single"/>
        </w:rPr>
        <w:t>. ОТДЕЛ</w:t>
      </w:r>
      <w:r>
        <w:rPr>
          <w:b/>
          <w:sz w:val="24"/>
          <w:u w:val="single"/>
        </w:rPr>
        <w:t xml:space="preserve"> ИНФОРМАЦИОННЫХ ТЕХНОЛОГИЙ И ДИСТАНЦИОННОГО ОБУЧЕНИЯ ФДПО</w:t>
      </w:r>
    </w:p>
    <w:p w:rsidR="00320D52" w:rsidRPr="00EC1D3B" w:rsidRDefault="00320D52" w:rsidP="004B229C">
      <w:pPr>
        <w:jc w:val="center"/>
        <w:rPr>
          <w:b/>
          <w:sz w:val="24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9"/>
        <w:gridCol w:w="4201"/>
        <w:gridCol w:w="999"/>
        <w:gridCol w:w="1501"/>
        <w:gridCol w:w="1797"/>
      </w:tblGrid>
      <w:tr w:rsidR="00320D52" w:rsidTr="00B66ED9">
        <w:trPr>
          <w:trHeight w:val="772"/>
        </w:trPr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36-01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отделе информационных технологий и дистанционного обучения. 2-й экз.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36-02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отдела информационных технологий и дистанционного обучения. 2-й экз.</w:t>
            </w: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46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36-03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дистанционном обучении</w:t>
            </w: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года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б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замены новыми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36-04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(служебные записки и пр.) по общим вопросам работы отдела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л. ЭПК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87</w:t>
            </w: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истечении срока хранения уничтожаются в установленном порядке</w:t>
            </w:r>
          </w:p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36-05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Перечень установленного и неустановленного компьютерного оборудования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л.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222</w:t>
            </w: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проведения проверки (ревизии)</w:t>
            </w: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36-06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36-07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36-08</w:t>
            </w: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2212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90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46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D832CF" w:rsidRDefault="00320D52" w:rsidP="0075284B">
      <w:pPr>
        <w:jc w:val="center"/>
        <w:rPr>
          <w:b/>
          <w:sz w:val="24"/>
          <w:u w:val="single"/>
        </w:rPr>
      </w:pPr>
      <w:r>
        <w:rPr>
          <w:sz w:val="27"/>
        </w:rPr>
        <w:br w:type="page"/>
      </w:r>
      <w:r>
        <w:rPr>
          <w:b/>
          <w:sz w:val="24"/>
          <w:u w:val="single"/>
        </w:rPr>
        <w:t>37</w:t>
      </w:r>
      <w:r w:rsidRPr="00D832CF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КОМИССИЯ ПО ДОПУСКУ ЛИЦ, ИМЕЮЩИХ НЕПОЛНОЕ ВЫСШЕЕ МЕДИЦИНСКОЕ ИЛИ ФАРМАЦЕВТИЧЕСКОЕ ОБРАЗОВАНИЕ, К ОСУЩЕСТВЛЕНИЮ МЕДИЦИНСКОЙ ИЛИ ФАРМАЦЕВТИЧЕСКОЙ ДЕЯТЕЛЬНОСТИ НА ДОЛЖНОСТЯХ СРЕДНЕГО МЕДИЦИНСКОГО ИЛИ СРЕДНЕГО ФАРМАЦЕВТИЧЕСКОГО ПЕРСОНАЛА</w:t>
      </w:r>
    </w:p>
    <w:p w:rsidR="00320D52" w:rsidRDefault="00320D52" w:rsidP="0075284B">
      <w:pPr>
        <w:jc w:val="center"/>
        <w:rPr>
          <w:sz w:val="24"/>
          <w:szCs w:val="24"/>
        </w:rPr>
      </w:pPr>
    </w:p>
    <w:p w:rsidR="00320D52" w:rsidRPr="005D4139" w:rsidRDefault="00320D52" w:rsidP="0075284B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B66ED9">
        <w:trPr>
          <w:trHeight w:val="995"/>
        </w:trPr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37-01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Комиссии. 2-й экз.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B66ED9">
        <w:trPr>
          <w:trHeight w:val="995"/>
        </w:trPr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37-02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Комиссии.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ЭК</w:t>
            </w:r>
          </w:p>
        </w:tc>
        <w:tc>
          <w:tcPr>
            <w:tcW w:w="921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17.11.2012 г. № 17</w:t>
            </w:r>
          </w:p>
        </w:tc>
      </w:tr>
      <w:tr w:rsidR="00320D52" w:rsidTr="00B66ED9">
        <w:trPr>
          <w:trHeight w:val="995"/>
        </w:trPr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37-03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Сведения о зачете практических умений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705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истечении срока хранения уничтожаются в установленном порядке</w:t>
            </w:r>
          </w:p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rPr>
          <w:trHeight w:val="995"/>
        </w:trPr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37-04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(заявления, академические справки, копии 1-й страницы паспорта, копии страниц зачетной книжки с результатами экзаменов по практике, копии дипломов о высшем медицинском образовании и др.), поданные соискателем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665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истечении срока хранения уничтожаются в установленном порядке</w:t>
            </w:r>
          </w:p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rPr>
          <w:trHeight w:val="995"/>
        </w:trPr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37-05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подачи документов (заявления и пр.) и выдачи выписок из протоколов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706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37-06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37-07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B66ED9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37-08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75284B">
      <w:pPr>
        <w:spacing w:after="200" w:line="276" w:lineRule="auto"/>
        <w:rPr>
          <w:sz w:val="27"/>
        </w:rPr>
      </w:pPr>
    </w:p>
    <w:p w:rsidR="00320D52" w:rsidRDefault="00320D52" w:rsidP="0075284B">
      <w:pPr>
        <w:rPr>
          <w:sz w:val="27"/>
        </w:rPr>
      </w:pPr>
      <w:r>
        <w:rPr>
          <w:sz w:val="27"/>
        </w:rPr>
        <w:br w:type="page"/>
      </w:r>
    </w:p>
    <w:p w:rsidR="00320D52" w:rsidRPr="00D832CF" w:rsidRDefault="00320D52" w:rsidP="00F87F0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38</w:t>
      </w:r>
      <w:r w:rsidRPr="00D832CF">
        <w:rPr>
          <w:b/>
          <w:sz w:val="24"/>
          <w:u w:val="single"/>
        </w:rPr>
        <w:t>. АДМИНИСТРАТИВНО-ХОЗЯЙСТВЕННАЯ СЛУЖБА</w:t>
      </w:r>
    </w:p>
    <w:p w:rsidR="00320D52" w:rsidRPr="005D4139" w:rsidRDefault="00320D52" w:rsidP="00D832CF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55010B">
        <w:trPr>
          <w:trHeight w:val="995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38-01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вышестоящих организаций по технике безопасности</w:t>
            </w: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832CF">
            <w:pPr>
              <w:pStyle w:val="Heading5"/>
              <w:jc w:val="center"/>
            </w:pPr>
            <w:r>
              <w:t>ДМН</w:t>
            </w:r>
          </w:p>
          <w:p w:rsidR="00320D52" w:rsidRDefault="00320D52" w:rsidP="00D832CF">
            <w:pPr>
              <w:pStyle w:val="Heading5"/>
              <w:jc w:val="center"/>
            </w:pPr>
            <w:r>
              <w:t>ст. 1 б</w:t>
            </w:r>
          </w:p>
          <w:p w:rsidR="00320D52" w:rsidRDefault="00320D52" w:rsidP="00C653B2">
            <w:pPr>
              <w:jc w:val="center"/>
            </w:pPr>
          </w:p>
        </w:tc>
        <w:tc>
          <w:tcPr>
            <w:tcW w:w="920" w:type="pct"/>
          </w:tcPr>
          <w:p w:rsidR="00320D52" w:rsidRPr="00D832CF" w:rsidRDefault="00320D52">
            <w:pPr>
              <w:rPr>
                <w:i/>
                <w:sz w:val="18"/>
                <w:szCs w:val="18"/>
              </w:rPr>
            </w:pPr>
            <w:r w:rsidRPr="00D832CF">
              <w:rPr>
                <w:i/>
                <w:sz w:val="18"/>
                <w:szCs w:val="18"/>
              </w:rPr>
              <w:t>Относящиеся к деятельности академии – пост</w:t>
            </w:r>
            <w:r>
              <w:rPr>
                <w:i/>
                <w:sz w:val="18"/>
                <w:szCs w:val="18"/>
              </w:rPr>
              <w:t>оянно</w:t>
            </w:r>
          </w:p>
        </w:tc>
      </w:tr>
      <w:tr w:rsidR="00320D52" w:rsidTr="0055010B">
        <w:tc>
          <w:tcPr>
            <w:tcW w:w="575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38-02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об административно-хозяйственной службе. 2-й зкз.</w:t>
            </w: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55010B">
        <w:tc>
          <w:tcPr>
            <w:tcW w:w="575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38-03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Протоколы, акты расследований причин несчастных случаев, аварий</w:t>
            </w: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83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D83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632 а</w:t>
            </w:r>
          </w:p>
        </w:tc>
        <w:tc>
          <w:tcPr>
            <w:tcW w:w="920" w:type="pct"/>
          </w:tcPr>
          <w:p w:rsidR="00320D52" w:rsidRDefault="00320D52" w:rsidP="009258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Связанных с крупным материальным ущербом и человеческими жертвами  – постоянно</w:t>
            </w:r>
          </w:p>
          <w:p w:rsidR="00320D52" w:rsidRDefault="00320D52" w:rsidP="00925856">
            <w:pPr>
              <w:rPr>
                <w:i/>
                <w:sz w:val="18"/>
                <w:szCs w:val="18"/>
              </w:rPr>
            </w:pPr>
          </w:p>
        </w:tc>
      </w:tr>
      <w:tr w:rsidR="00320D52" w:rsidTr="0055010B">
        <w:trPr>
          <w:trHeight w:val="981"/>
        </w:trPr>
        <w:tc>
          <w:tcPr>
            <w:tcW w:w="575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38-04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административно-хозяйственной службы. 2-й экз.</w:t>
            </w:r>
          </w:p>
        </w:tc>
        <w:tc>
          <w:tcPr>
            <w:tcW w:w="523" w:type="pct"/>
          </w:tcPr>
          <w:p w:rsidR="00320D52" w:rsidRDefault="00320D52" w:rsidP="00925856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0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55010B">
        <w:trPr>
          <w:trHeight w:val="727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38-05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Утвержденные планы, сметы на ремонтно-строительные работы</w:t>
            </w:r>
          </w:p>
          <w:p w:rsidR="00320D52" w:rsidRDefault="00320D52" w:rsidP="00D832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83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702F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325 а</w:t>
            </w:r>
          </w:p>
          <w:p w:rsidR="00320D52" w:rsidRDefault="00320D52" w:rsidP="00702F9E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55010B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38-06</w:t>
            </w:r>
          </w:p>
        </w:tc>
        <w:tc>
          <w:tcPr>
            <w:tcW w:w="2197" w:type="pct"/>
          </w:tcPr>
          <w:p w:rsidR="00320D52" w:rsidRDefault="00320D52" w:rsidP="00D832CF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Акты, предписания, выданные при проверках по пожарной безопасности структурным подразделениям университета</w:t>
            </w:r>
          </w:p>
          <w:p w:rsidR="00320D52" w:rsidRDefault="00320D52" w:rsidP="00D832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83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832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  <w:p w:rsidR="00320D52" w:rsidRDefault="00320D52" w:rsidP="00D832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55010B">
        <w:tc>
          <w:tcPr>
            <w:tcW w:w="575" w:type="pct"/>
          </w:tcPr>
          <w:p w:rsidR="00320D52" w:rsidRDefault="00320D52" w:rsidP="006756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38-07</w:t>
            </w:r>
          </w:p>
        </w:tc>
        <w:tc>
          <w:tcPr>
            <w:tcW w:w="2197" w:type="pct"/>
          </w:tcPr>
          <w:p w:rsidR="00320D52" w:rsidRDefault="00320D52" w:rsidP="006756B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академии, акты приема-передачи документов в архив академии и др.) по работе с архивом академии</w:t>
            </w:r>
          </w:p>
          <w:p w:rsidR="00320D52" w:rsidRDefault="00320D52" w:rsidP="006756B9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6756B9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6756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6756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0" w:type="pct"/>
          </w:tcPr>
          <w:p w:rsidR="00320D52" w:rsidRPr="00A13C25" w:rsidRDefault="00320D52" w:rsidP="006756B9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55010B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38-08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  <w:tr w:rsidR="00320D52" w:rsidTr="0055010B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38-09</w:t>
            </w:r>
          </w:p>
        </w:tc>
        <w:tc>
          <w:tcPr>
            <w:tcW w:w="2197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>
            <w:pPr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AB31C5">
      <w:pPr>
        <w:jc w:val="center"/>
        <w:rPr>
          <w:b/>
          <w:sz w:val="24"/>
          <w:u w:val="single"/>
        </w:rPr>
      </w:pPr>
    </w:p>
    <w:p w:rsidR="00320D52" w:rsidRPr="00885FAE" w:rsidRDefault="00320D52" w:rsidP="00510DB1">
      <w:pPr>
        <w:spacing w:after="200" w:line="276" w:lineRule="auto"/>
        <w:jc w:val="center"/>
        <w:rPr>
          <w:b/>
          <w:sz w:val="27"/>
          <w:u w:val="single"/>
        </w:rPr>
      </w:pPr>
      <w:r>
        <w:rPr>
          <w:b/>
          <w:sz w:val="24"/>
          <w:u w:val="single"/>
        </w:rPr>
        <w:br w:type="page"/>
      </w:r>
      <w:r>
        <w:rPr>
          <w:b/>
          <w:sz w:val="27"/>
          <w:u w:val="single"/>
        </w:rPr>
        <w:t>39</w:t>
      </w:r>
      <w:r w:rsidRPr="00885FAE">
        <w:rPr>
          <w:b/>
          <w:sz w:val="27"/>
          <w:u w:val="single"/>
        </w:rPr>
        <w:t>. МЕДИЦИНСКИЙ ПУНКТ</w:t>
      </w: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39-01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медицинском пункте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39-02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медицинского пункта. 2-й экз.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39-03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амбулаторного приема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B16CF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286</w:t>
            </w:r>
            <w:r w:rsidRPr="00E16B3C">
              <w:rPr>
                <w:rStyle w:val="FootnoteReference"/>
                <w:sz w:val="24"/>
                <w:szCs w:val="24"/>
              </w:rPr>
              <w:footnoteReference w:customMarkFollows="1" w:id="26"/>
              <w:sym w:font="Symbol" w:char="F02A"/>
            </w:r>
          </w:p>
          <w:p w:rsidR="00320D52" w:rsidRPr="006A1284" w:rsidRDefault="00320D52" w:rsidP="00DB16CF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39-04</w:t>
            </w:r>
          </w:p>
        </w:tc>
        <w:tc>
          <w:tcPr>
            <w:tcW w:w="2197" w:type="pct"/>
          </w:tcPr>
          <w:p w:rsidR="00320D52" w:rsidRPr="00073ACD" w:rsidRDefault="00320D52" w:rsidP="00DB16CF">
            <w:pPr>
              <w:jc w:val="both"/>
              <w:rPr>
                <w:sz w:val="24"/>
              </w:rPr>
            </w:pPr>
            <w:r w:rsidRPr="00073ACD">
              <w:rPr>
                <w:sz w:val="24"/>
              </w:rPr>
              <w:t xml:space="preserve">Журнал </w:t>
            </w:r>
            <w:r>
              <w:rPr>
                <w:sz w:val="24"/>
              </w:rPr>
              <w:t>учёта консультаций сотрудниками кафедр</w:t>
            </w:r>
          </w:p>
        </w:tc>
        <w:tc>
          <w:tcPr>
            <w:tcW w:w="523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  <w:r w:rsidRPr="00073ACD">
              <w:rPr>
                <w:sz w:val="24"/>
              </w:rPr>
              <w:t>3 года</w:t>
            </w:r>
          </w:p>
          <w:p w:rsidR="00320D52" w:rsidRPr="007B25C1" w:rsidRDefault="00320D52" w:rsidP="00DB16CF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276</w:t>
            </w:r>
            <w:r>
              <w:rPr>
                <w:sz w:val="24"/>
                <w:vertAlign w:val="superscript"/>
              </w:rPr>
              <w:t>*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Pr="00E16B3C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39-05</w:t>
            </w:r>
          </w:p>
        </w:tc>
        <w:tc>
          <w:tcPr>
            <w:tcW w:w="2197" w:type="pct"/>
          </w:tcPr>
          <w:p w:rsidR="00320D52" w:rsidRPr="00E16B3C" w:rsidRDefault="00320D52" w:rsidP="00DB16CF">
            <w:pPr>
              <w:jc w:val="both"/>
              <w:rPr>
                <w:sz w:val="24"/>
              </w:rPr>
            </w:pPr>
            <w:r w:rsidRPr="00E16B3C">
              <w:rPr>
                <w:sz w:val="24"/>
              </w:rPr>
              <w:t xml:space="preserve">Журнал учета случаев контаминации кожи и слизистых биоматериалом и травм у медицинских работников, связанных с проведением медицинских манипуляций </w:t>
            </w:r>
          </w:p>
          <w:p w:rsidR="00320D52" w:rsidRPr="00E16B3C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Pr="00E16B3C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E16B3C" w:rsidRDefault="00320D52" w:rsidP="00DB16CF">
            <w:pPr>
              <w:jc w:val="center"/>
              <w:rPr>
                <w:sz w:val="24"/>
              </w:rPr>
            </w:pPr>
            <w:r w:rsidRPr="00E16B3C">
              <w:rPr>
                <w:sz w:val="24"/>
              </w:rPr>
              <w:t>3 года</w:t>
            </w:r>
          </w:p>
          <w:p w:rsidR="00320D52" w:rsidRPr="00E16B3C" w:rsidRDefault="00320D52" w:rsidP="00DB16CF">
            <w:pPr>
              <w:jc w:val="center"/>
              <w:rPr>
                <w:sz w:val="24"/>
                <w:vertAlign w:val="superscript"/>
              </w:rPr>
            </w:pPr>
            <w:r w:rsidRPr="00E16B3C">
              <w:rPr>
                <w:sz w:val="24"/>
              </w:rPr>
              <w:t>ст. 276</w:t>
            </w:r>
            <w:r w:rsidRPr="00E16B3C">
              <w:rPr>
                <w:sz w:val="24"/>
                <w:vertAlign w:val="superscript"/>
              </w:rPr>
              <w:t>*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39-06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учёта выдачи направлений сотрудникам университета на предварительный медицинский осмотр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  <w:r w:rsidRPr="00073ACD">
              <w:rPr>
                <w:sz w:val="24"/>
              </w:rPr>
              <w:t>3 года</w:t>
            </w:r>
          </w:p>
          <w:p w:rsidR="00320D52" w:rsidRPr="007B25C1" w:rsidRDefault="00320D52" w:rsidP="00DB16CF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276</w:t>
            </w:r>
            <w:r>
              <w:rPr>
                <w:sz w:val="24"/>
                <w:vertAlign w:val="superscript"/>
              </w:rPr>
              <w:t>*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39-07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проведения предрейсовых и послерейсовых медицинских осмотров водителей автотранспортных средств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  <w:r w:rsidRPr="00073ACD">
              <w:rPr>
                <w:sz w:val="24"/>
              </w:rPr>
              <w:t>3 года</w:t>
            </w:r>
          </w:p>
          <w:p w:rsidR="00320D52" w:rsidRPr="007B25C1" w:rsidRDefault="00320D52" w:rsidP="00DB16CF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277</w:t>
            </w:r>
            <w:r>
              <w:rPr>
                <w:sz w:val="24"/>
                <w:vertAlign w:val="superscript"/>
              </w:rPr>
              <w:t>*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39-08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бактерицидных установок и учёта работы бактерицидных ламп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765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39-09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первой ступени оперативного контроля за состоянием охраны труда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609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39-10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Картотека медицинских справок ф. 086/у студентов университета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073ACD" w:rsidRDefault="00320D52" w:rsidP="00DB16CF">
            <w:pPr>
              <w:jc w:val="center"/>
              <w:rPr>
                <w:sz w:val="24"/>
              </w:rPr>
            </w:pPr>
            <w:r w:rsidRPr="00073ACD">
              <w:rPr>
                <w:sz w:val="24"/>
              </w:rPr>
              <w:t>3 года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276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39-11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Заключительные акты из МЛПУ о прохождении сотрудниками, имеющими вредный производственный фактор, периодических медицинских осмотров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609</w:t>
            </w: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39-12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DB16CF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39-13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D832CF" w:rsidRDefault="00320D52" w:rsidP="00AB31C5">
      <w:pPr>
        <w:jc w:val="center"/>
        <w:rPr>
          <w:b/>
          <w:sz w:val="24"/>
          <w:u w:val="single"/>
        </w:rPr>
      </w:pPr>
      <w:r>
        <w:rPr>
          <w:b/>
          <w:sz w:val="27"/>
        </w:rPr>
        <w:br w:type="page"/>
      </w:r>
      <w:r>
        <w:rPr>
          <w:b/>
          <w:sz w:val="24"/>
          <w:u w:val="single"/>
        </w:rPr>
        <w:t>40</w:t>
      </w:r>
      <w:r w:rsidRPr="00D832CF">
        <w:rPr>
          <w:b/>
          <w:sz w:val="24"/>
          <w:u w:val="single"/>
        </w:rPr>
        <w:t xml:space="preserve">. </w:t>
      </w:r>
      <w:r>
        <w:rPr>
          <w:b/>
          <w:sz w:val="24"/>
          <w:u w:val="single"/>
        </w:rPr>
        <w:t>СЛУЖБА ОХРАНЫ ТРУДА</w:t>
      </w:r>
    </w:p>
    <w:p w:rsidR="00320D52" w:rsidRPr="005D4139" w:rsidRDefault="00320D52" w:rsidP="00AB31C5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00"/>
        <w:gridCol w:w="1501"/>
        <w:gridCol w:w="1759"/>
      </w:tblGrid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40-01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службе охраны труда.2-й экз.</w:t>
            </w: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40-02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Положение, нормативные акты и др., относящиеся к службе охраны труда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</w:tc>
        <w:tc>
          <w:tcPr>
            <w:tcW w:w="920" w:type="pct"/>
          </w:tcPr>
          <w:p w:rsidR="00320D52" w:rsidRDefault="00320D52" w:rsidP="00250586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40-03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и указания ректора и проректоров, относящиеся к деятельности службы. Копии.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250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ДМН</w:t>
            </w:r>
          </w:p>
          <w:p w:rsidR="00320D52" w:rsidRDefault="00320D52" w:rsidP="00250586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250586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40-04</w:t>
            </w:r>
          </w:p>
        </w:tc>
        <w:tc>
          <w:tcPr>
            <w:tcW w:w="2197" w:type="pct"/>
          </w:tcPr>
          <w:p w:rsidR="00320D52" w:rsidRDefault="00320D52" w:rsidP="00A7274F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Планы и графики проверок структурных подразделений, затрат по охране и др., связанные с работой службы</w:t>
            </w:r>
          </w:p>
          <w:p w:rsidR="00320D52" w:rsidRDefault="00320D52" w:rsidP="00A7274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A7274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608</w:t>
            </w: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40-05</w:t>
            </w:r>
          </w:p>
        </w:tc>
        <w:tc>
          <w:tcPr>
            <w:tcW w:w="2197" w:type="pct"/>
          </w:tcPr>
          <w:p w:rsidR="00320D52" w:rsidRDefault="00320D52" w:rsidP="00A7274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университета с юридическими лицами на обучение сотрудников университета по охране труда, на проведение специальной оценки условий труда и др.</w:t>
            </w:r>
          </w:p>
          <w:p w:rsidR="00320D52" w:rsidRDefault="00320D52" w:rsidP="00A7274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A727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456</w:t>
            </w: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40-06</w:t>
            </w:r>
          </w:p>
        </w:tc>
        <w:tc>
          <w:tcPr>
            <w:tcW w:w="2197" w:type="pct"/>
          </w:tcPr>
          <w:p w:rsidR="00320D52" w:rsidRDefault="00320D52" w:rsidP="00A7274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Коллективный договор. Копия.</w:t>
            </w:r>
          </w:p>
        </w:tc>
        <w:tc>
          <w:tcPr>
            <w:tcW w:w="523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576</w:t>
            </w:r>
          </w:p>
          <w:p w:rsidR="00320D52" w:rsidRDefault="00320D52" w:rsidP="00DB16CF">
            <w:pPr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управлении кадрами, индекс дела 27-03</w:t>
            </w:r>
          </w:p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40-07</w:t>
            </w:r>
          </w:p>
        </w:tc>
        <w:tc>
          <w:tcPr>
            <w:tcW w:w="2197" w:type="pct"/>
          </w:tcPr>
          <w:p w:rsidR="00320D52" w:rsidRDefault="00320D52" w:rsidP="00A7274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Проверочные листы по охране труда</w:t>
            </w:r>
          </w:p>
          <w:p w:rsidR="00320D52" w:rsidRDefault="00320D52" w:rsidP="00A7274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7274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609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40-08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Исходящая и входящая корреспонденция (служебные записки, письма) по вопросам охраны труда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35</w:t>
            </w:r>
          </w:p>
          <w:p w:rsidR="00320D52" w:rsidRPr="002214B5" w:rsidRDefault="00320D52" w:rsidP="001A0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40-09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Информация по охране труда для пресс-службы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ДМН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ЭК</w:t>
            </w:r>
          </w:p>
        </w:tc>
        <w:tc>
          <w:tcPr>
            <w:tcW w:w="920" w:type="pct"/>
          </w:tcPr>
          <w:p w:rsidR="00320D52" w:rsidRDefault="00320D52" w:rsidP="00D72B4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20.09.</w:t>
            </w:r>
            <w:r w:rsidRPr="00110B97">
              <w:rPr>
                <w:i/>
                <w:sz w:val="18"/>
                <w:szCs w:val="18"/>
              </w:rPr>
              <w:t>201</w:t>
            </w:r>
            <w:r>
              <w:rPr>
                <w:i/>
                <w:sz w:val="18"/>
                <w:szCs w:val="18"/>
              </w:rPr>
              <w:t>6</w:t>
            </w:r>
            <w:r w:rsidRPr="00110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 </w:t>
            </w:r>
          </w:p>
          <w:p w:rsidR="00320D52" w:rsidRDefault="00320D52" w:rsidP="00D72B4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№ 23</w:t>
            </w:r>
          </w:p>
          <w:p w:rsidR="00320D52" w:rsidRPr="00110B97" w:rsidRDefault="00320D52" w:rsidP="00D72B43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40-10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Статистические отчеты для надзорных органов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(1)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475</w:t>
            </w:r>
          </w:p>
          <w:p w:rsidR="00320D52" w:rsidRPr="002214B5" w:rsidRDefault="00320D52" w:rsidP="001A0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отсутствии годовых, квартальных отчетов о работе организации – пост.</w:t>
            </w:r>
          </w:p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40-11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Вводный инструктаж по охране труда. Программы, инструкции</w:t>
            </w: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40-12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(акты-допуски, удостоверения, наряды-допуски) работников сторонних организаций</w:t>
            </w: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357CB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357C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7274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40-13</w:t>
            </w:r>
          </w:p>
        </w:tc>
        <w:tc>
          <w:tcPr>
            <w:tcW w:w="2197" w:type="pct"/>
          </w:tcPr>
          <w:p w:rsidR="00320D52" w:rsidRDefault="00320D52" w:rsidP="001A0D42">
            <w:pPr>
              <w:rPr>
                <w:sz w:val="24"/>
              </w:rPr>
            </w:pPr>
            <w:r>
              <w:rPr>
                <w:sz w:val="24"/>
              </w:rPr>
              <w:t>Инструкции по охране труда</w:t>
            </w:r>
          </w:p>
          <w:p w:rsidR="00320D52" w:rsidRDefault="00320D52" w:rsidP="001A0D4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лет (1)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тяжелых, вредных и опасных условиях труда – 75 лет</w:t>
            </w:r>
          </w:p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40-14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Программы инструктажа на рабочем месте</w:t>
            </w: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4127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C412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Pr="00CB50D7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211A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40-15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Программы и распоряжения руководителей структурных подразделений по стажировке работников с вредными и опасными условиями труда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211A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40-16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Паспорта и инструкции по эксплуатации оборудования и приборов. Копии.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(1)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803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После списания оборудования</w:t>
            </w: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40-17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службы охраны труда. 2-й экз.</w:t>
            </w: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0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40-18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(нормативные акты, служебные записки) по ФСС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D3C0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894 б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40-19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(предписания, распоряжения, протоколы) Государственной инспекции труда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FD3C0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894 б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40-20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(предписания, распоряжения, протоколы) по Роспотребнадзору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894 б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40-21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Предписания руководителям структурных подразделений университета от специалистов отдела охраны труда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40-22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Акты внутренних проверок состояния охраны труда в структурных подразделениях университета 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40-23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(журналы регистрации, акты и др.) по несчастным случаям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(1)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632а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Связанных с крупным материальным ущербом и человеческими жертвами – пост.</w:t>
            </w:r>
          </w:p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40-24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(планы, графики, списки и пр.) по обучению охране труда руководителей структурных подразделений университета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211A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40-25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(планы, графики, списки и пр.) по обучению охране труда уполномоченных по охране труда структурных подразделений университета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40-26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(планы, графики, списки и пр.) по обучению охране труда работников рабочих профессий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624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40-27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(протоколы свидетельства, удостоверения) при работах с повышенной опасностью. Копии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Подлинники в Учебном центре</w:t>
            </w:r>
          </w:p>
        </w:tc>
      </w:tr>
      <w:tr w:rsidR="00320D52" w:rsidTr="00250586">
        <w:trPr>
          <w:trHeight w:val="981"/>
        </w:trPr>
        <w:tc>
          <w:tcPr>
            <w:tcW w:w="57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40-28</w:t>
            </w:r>
          </w:p>
        </w:tc>
        <w:tc>
          <w:tcPr>
            <w:tcW w:w="2197" w:type="pct"/>
          </w:tcPr>
          <w:p w:rsidR="00320D52" w:rsidRDefault="00320D52" w:rsidP="001A0D4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(положение, перечень контингентов, поименные списки и др.) о медосмотрах работников университета. 2-й экз.</w:t>
            </w:r>
          </w:p>
          <w:p w:rsidR="00320D52" w:rsidRDefault="00320D52" w:rsidP="001A0D4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796F56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796F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250586">
        <w:trPr>
          <w:trHeight w:val="727"/>
        </w:trPr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40-29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(перечень, сертификаты соответствия и др.) по средствам индивидуальной защиты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637</w:t>
            </w:r>
          </w:p>
        </w:tc>
        <w:tc>
          <w:tcPr>
            <w:tcW w:w="920" w:type="pct"/>
          </w:tcPr>
          <w:p w:rsidR="00320D52" w:rsidRPr="00CB50D7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rPr>
          <w:trHeight w:val="739"/>
        </w:trPr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40-30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(перечень, сертификаты соответствия и др.) по смывающим средствам и обезвреживающим средствам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639б</w:t>
            </w: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B405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40-31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(нормативные акты, приказы и др.) по прекурсорам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639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 лет ЭПК</w:t>
            </w:r>
          </w:p>
          <w:p w:rsidR="00320D52" w:rsidRDefault="00320D52" w:rsidP="00A639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617</w:t>
            </w:r>
          </w:p>
        </w:tc>
        <w:tc>
          <w:tcPr>
            <w:tcW w:w="920" w:type="pct"/>
          </w:tcPr>
          <w:p w:rsidR="00320D52" w:rsidRDefault="00320D52" w:rsidP="001A0D42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40-32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(служебные записки, акты передачи отработанных химических реактивов и др.) по утилизации опасных химических отходов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л.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40-33</w:t>
            </w:r>
          </w:p>
        </w:tc>
        <w:tc>
          <w:tcPr>
            <w:tcW w:w="2197" w:type="pct"/>
          </w:tcPr>
          <w:p w:rsidR="00320D52" w:rsidRDefault="00320D52" w:rsidP="00DB16CF">
            <w:pPr>
              <w:rPr>
                <w:sz w:val="24"/>
              </w:rPr>
            </w:pPr>
            <w:r>
              <w:rPr>
                <w:sz w:val="24"/>
              </w:rPr>
              <w:t>Документы (акты испытаний, паспорта и др.) по использованию лестниц, стремянок, вышек, стеллажей</w:t>
            </w:r>
          </w:p>
          <w:p w:rsidR="00320D52" w:rsidRDefault="00320D52" w:rsidP="00DB16CF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pStyle w:val="Heading5"/>
              <w:jc w:val="center"/>
            </w:pPr>
            <w:r>
              <w:t>До минования надобности (не менее 1-го года)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40-34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Специальная оценка условий труда (графики, отчеты, сводные ведомости)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40-35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Нормативные документы (приказы и т.д.) по специальной оценке условий труда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40-36</w:t>
            </w:r>
          </w:p>
        </w:tc>
        <w:tc>
          <w:tcPr>
            <w:tcW w:w="2197" w:type="pct"/>
          </w:tcPr>
          <w:p w:rsidR="00320D52" w:rsidRDefault="00320D52" w:rsidP="00DB16C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Данные для протоколов карт специальной оценки условий труда. Перечень лиц, ознакомленных с картами специальной оценки условий труда</w:t>
            </w:r>
          </w:p>
          <w:p w:rsidR="00320D52" w:rsidRDefault="00320D52" w:rsidP="00DB16CF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625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40-37</w:t>
            </w:r>
          </w:p>
        </w:tc>
        <w:tc>
          <w:tcPr>
            <w:tcW w:w="2197" w:type="pct"/>
          </w:tcPr>
          <w:p w:rsidR="00320D52" w:rsidRDefault="00320D52" w:rsidP="00DB16CF">
            <w:pPr>
              <w:rPr>
                <w:sz w:val="24"/>
              </w:rPr>
            </w:pPr>
            <w:r>
              <w:rPr>
                <w:sz w:val="24"/>
              </w:rPr>
              <w:t>Мероприятия по охране труда (по результатам аттестации рабочих мест по условиям труда)</w:t>
            </w:r>
          </w:p>
          <w:p w:rsidR="00320D52" w:rsidRDefault="00320D52" w:rsidP="00DB16CF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40-38</w:t>
            </w:r>
          </w:p>
        </w:tc>
        <w:tc>
          <w:tcPr>
            <w:tcW w:w="2197" w:type="pct"/>
          </w:tcPr>
          <w:p w:rsidR="00320D52" w:rsidRDefault="00320D52" w:rsidP="00AB31C5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Сводные ведомости рабочих мест по результатам аттестации рабочих мест</w:t>
            </w:r>
          </w:p>
          <w:p w:rsidR="00320D52" w:rsidRDefault="00320D52" w:rsidP="00AB31C5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л. ЭПК</w:t>
            </w:r>
          </w:p>
          <w:p w:rsidR="00320D52" w:rsidRDefault="00320D52" w:rsidP="001A0D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</w:tc>
        <w:tc>
          <w:tcPr>
            <w:tcW w:w="920" w:type="pct"/>
          </w:tcPr>
          <w:p w:rsidR="00320D52" w:rsidRDefault="00320D52" w:rsidP="00A6394A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0222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40-39</w:t>
            </w:r>
          </w:p>
        </w:tc>
        <w:tc>
          <w:tcPr>
            <w:tcW w:w="2197" w:type="pct"/>
          </w:tcPr>
          <w:p w:rsidR="00320D52" w:rsidRDefault="00320D52" w:rsidP="00DB16CF">
            <w:pPr>
              <w:rPr>
                <w:sz w:val="24"/>
              </w:rPr>
            </w:pPr>
            <w:r>
              <w:rPr>
                <w:sz w:val="24"/>
              </w:rPr>
              <w:t>Карты специальной оценки условий труда и аттестации рабочих мест по условиям труда</w:t>
            </w:r>
          </w:p>
          <w:p w:rsidR="00320D52" w:rsidRDefault="00320D52" w:rsidP="00DB16CF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лет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602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в отделе, по истечении срока хранения уничтожаются в установленном порядке</w:t>
            </w:r>
          </w:p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0222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40-40</w:t>
            </w:r>
          </w:p>
        </w:tc>
        <w:tc>
          <w:tcPr>
            <w:tcW w:w="2197" w:type="pct"/>
          </w:tcPr>
          <w:p w:rsidR="00320D52" w:rsidRDefault="00320D52" w:rsidP="00DB16CF">
            <w:pPr>
              <w:rPr>
                <w:sz w:val="24"/>
              </w:rPr>
            </w:pPr>
            <w:r>
              <w:rPr>
                <w:sz w:val="24"/>
              </w:rPr>
              <w:t>Журнал проведения вводных инструктажей на рабочем месте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л.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626 б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0222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40-41</w:t>
            </w:r>
          </w:p>
        </w:tc>
        <w:tc>
          <w:tcPr>
            <w:tcW w:w="2197" w:type="pct"/>
          </w:tcPr>
          <w:p w:rsidR="00320D52" w:rsidRDefault="00320D52" w:rsidP="00DB16CF">
            <w:pPr>
              <w:rPr>
                <w:sz w:val="24"/>
              </w:rPr>
            </w:pPr>
            <w:r>
              <w:rPr>
                <w:sz w:val="24"/>
              </w:rPr>
              <w:t>Нормативные документы по охране труда</w:t>
            </w:r>
          </w:p>
        </w:tc>
        <w:tc>
          <w:tcPr>
            <w:tcW w:w="523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л. ЭПК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603</w:t>
            </w:r>
          </w:p>
          <w:p w:rsidR="00320D52" w:rsidRDefault="00320D52" w:rsidP="00DB16CF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DB16CF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40-42</w:t>
            </w:r>
          </w:p>
        </w:tc>
        <w:tc>
          <w:tcPr>
            <w:tcW w:w="2197" w:type="pct"/>
          </w:tcPr>
          <w:p w:rsidR="00320D52" w:rsidRDefault="00320D52" w:rsidP="00AB31C5">
            <w:pPr>
              <w:rPr>
                <w:sz w:val="24"/>
              </w:rPr>
            </w:pPr>
            <w:r>
              <w:rPr>
                <w:sz w:val="24"/>
              </w:rPr>
              <w:t>Журнал учета и выдачи материальных ценностей руководителям структурных подразделений, касающиеся вопросов охраны труда и пожарной безопасности</w:t>
            </w:r>
          </w:p>
          <w:p w:rsidR="00320D52" w:rsidRDefault="00320D52" w:rsidP="00AB31C5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л. </w:t>
            </w:r>
          </w:p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459л</w:t>
            </w: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40-43</w:t>
            </w:r>
          </w:p>
        </w:tc>
        <w:tc>
          <w:tcPr>
            <w:tcW w:w="2197" w:type="pct"/>
          </w:tcPr>
          <w:p w:rsidR="00320D52" w:rsidRDefault="00320D52" w:rsidP="00AB31C5">
            <w:pPr>
              <w:rPr>
                <w:sz w:val="24"/>
              </w:rPr>
            </w:pPr>
            <w:r>
              <w:rPr>
                <w:sz w:val="24"/>
              </w:rPr>
              <w:t>Документы (года построек зданий университета, свидетельства о внесении в реестр федерального имущества и др.) по зданиям и сооружениям. Копии.</w:t>
            </w:r>
          </w:p>
          <w:p w:rsidR="00320D52" w:rsidRDefault="00320D52" w:rsidP="00AB31C5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ДМН</w:t>
            </w:r>
          </w:p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39</w:t>
            </w: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Подлинники в ПФУ. Индекс дела 29-30</w:t>
            </w: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40-44</w:t>
            </w:r>
          </w:p>
        </w:tc>
        <w:tc>
          <w:tcPr>
            <w:tcW w:w="2197" w:type="pct"/>
          </w:tcPr>
          <w:p w:rsidR="00320D52" w:rsidRDefault="00320D52" w:rsidP="00AB31C5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40-45</w:t>
            </w:r>
          </w:p>
        </w:tc>
        <w:tc>
          <w:tcPr>
            <w:tcW w:w="2197" w:type="pct"/>
          </w:tcPr>
          <w:p w:rsidR="00320D52" w:rsidRDefault="00320D52" w:rsidP="00AB31C5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  <w:tr w:rsidR="00320D52" w:rsidTr="00250586">
        <w:tc>
          <w:tcPr>
            <w:tcW w:w="57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40-46</w:t>
            </w:r>
          </w:p>
        </w:tc>
        <w:tc>
          <w:tcPr>
            <w:tcW w:w="2197" w:type="pct"/>
          </w:tcPr>
          <w:p w:rsidR="00320D52" w:rsidRDefault="00320D52" w:rsidP="00AB31C5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AB31C5">
            <w:pPr>
              <w:jc w:val="center"/>
              <w:rPr>
                <w:sz w:val="24"/>
              </w:rPr>
            </w:pPr>
          </w:p>
        </w:tc>
        <w:tc>
          <w:tcPr>
            <w:tcW w:w="920" w:type="pct"/>
          </w:tcPr>
          <w:p w:rsidR="00320D52" w:rsidRDefault="00320D52" w:rsidP="00AB31C5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1A53D5">
      <w:pPr>
        <w:spacing w:after="200" w:line="276" w:lineRule="auto"/>
        <w:jc w:val="center"/>
        <w:rPr>
          <w:b/>
          <w:sz w:val="27"/>
          <w:u w:val="single"/>
        </w:rPr>
      </w:pPr>
    </w:p>
    <w:p w:rsidR="00320D52" w:rsidRDefault="00320D52" w:rsidP="004C600C">
      <w:pPr>
        <w:spacing w:after="200" w:line="276" w:lineRule="auto"/>
        <w:jc w:val="center"/>
        <w:rPr>
          <w:b/>
          <w:sz w:val="24"/>
          <w:u w:val="single"/>
        </w:rPr>
      </w:pPr>
      <w:r>
        <w:rPr>
          <w:b/>
          <w:sz w:val="27"/>
          <w:u w:val="single"/>
        </w:rPr>
        <w:br w:type="page"/>
      </w:r>
      <w:r>
        <w:rPr>
          <w:b/>
          <w:sz w:val="24"/>
          <w:u w:val="single"/>
        </w:rPr>
        <w:t>41. ЦЕНТР ОБЩЕСТВЕННОГО ПИТАНИЯ</w:t>
      </w: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2"/>
        <w:gridCol w:w="4252"/>
        <w:gridCol w:w="992"/>
        <w:gridCol w:w="1465"/>
        <w:gridCol w:w="1759"/>
      </w:tblGrid>
      <w:tr w:rsidR="00320D52" w:rsidTr="006355C2">
        <w:trPr>
          <w:trHeight w:val="701"/>
        </w:trPr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-01</w:t>
            </w:r>
          </w:p>
        </w:tc>
        <w:tc>
          <w:tcPr>
            <w:tcW w:w="2224" w:type="pct"/>
          </w:tcPr>
          <w:p w:rsidR="00320D52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Годовой отчет по финансово-хозяйственной деятельности центра общественного питания </w:t>
            </w:r>
          </w:p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5 лет </w:t>
            </w:r>
            <w:r>
              <w:rPr>
                <w:sz w:val="24"/>
                <w:szCs w:val="24"/>
              </w:rPr>
              <w:t>(1)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475</w:t>
            </w: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отсутствии годовых, квартальных отчетов о работе организации – пост.</w:t>
            </w: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-02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Ежемесячные отчеты по буфетам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1 год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467</w:t>
            </w:r>
            <w:r w:rsidRPr="001E0E30">
              <w:rPr>
                <w:sz w:val="24"/>
                <w:szCs w:val="24"/>
              </w:rPr>
              <w:t xml:space="preserve"> д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727"/>
        </w:trPr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-03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Ежемесячные отчеты по продовольственному складу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1 год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467</w:t>
            </w:r>
            <w:r w:rsidRPr="001E0E30">
              <w:rPr>
                <w:sz w:val="24"/>
                <w:szCs w:val="24"/>
              </w:rPr>
              <w:t xml:space="preserve"> д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739"/>
        </w:trPr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-04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Ежемесячные отчеты по производствам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1 год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467</w:t>
            </w:r>
            <w:r w:rsidRPr="001E0E30">
              <w:rPr>
                <w:sz w:val="24"/>
                <w:szCs w:val="24"/>
              </w:rPr>
              <w:t xml:space="preserve"> д</w:t>
            </w: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-05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Калькуляционные карточки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1 год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467</w:t>
            </w:r>
            <w:r w:rsidRPr="001E0E30">
              <w:rPr>
                <w:sz w:val="24"/>
                <w:szCs w:val="24"/>
              </w:rPr>
              <w:t xml:space="preserve"> д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-06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Счет-заказы на банкеты, коллективные обслуживания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года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368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-07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Технологические карты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10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ст. 141**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-08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– «Касса»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361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-09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«Сводные журналы-ордера»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361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-10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«Частные журналы-ордера»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361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rPr>
          <w:trHeight w:val="478"/>
        </w:trPr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-11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регистрации доверенностей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459 т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-12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регистрации приходно-расходных документов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459 з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-13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Журнал регистрации счетов</w:t>
            </w: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>5 лет</w:t>
            </w:r>
          </w:p>
          <w:p w:rsidR="00320D52" w:rsidRDefault="00320D52" w:rsidP="004C600C">
            <w:pPr>
              <w:jc w:val="center"/>
              <w:rPr>
                <w:sz w:val="24"/>
                <w:szCs w:val="24"/>
              </w:rPr>
            </w:pPr>
            <w:r w:rsidRPr="001E0E30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459 з</w:t>
            </w:r>
          </w:p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C600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-14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-15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1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1E0E30">
              <w:rPr>
                <w:sz w:val="24"/>
                <w:szCs w:val="24"/>
              </w:rPr>
              <w:t>-16</w:t>
            </w:r>
          </w:p>
        </w:tc>
        <w:tc>
          <w:tcPr>
            <w:tcW w:w="2224" w:type="pct"/>
          </w:tcPr>
          <w:p w:rsidR="00320D52" w:rsidRPr="001E0E30" w:rsidRDefault="00320D52" w:rsidP="004C60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320D52" w:rsidRDefault="00320D52" w:rsidP="004C600C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Pr="001E0E30" w:rsidRDefault="00320D52" w:rsidP="004C6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D832CF" w:rsidRDefault="00320D52" w:rsidP="004C600C">
            <w:pPr>
              <w:rPr>
                <w:i/>
                <w:sz w:val="18"/>
                <w:szCs w:val="18"/>
              </w:rPr>
            </w:pPr>
          </w:p>
        </w:tc>
      </w:tr>
    </w:tbl>
    <w:p w:rsidR="00320D52" w:rsidRPr="00A61B05" w:rsidRDefault="00320D52" w:rsidP="004B229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42</w:t>
      </w:r>
      <w:r w:rsidRPr="00A61B05">
        <w:rPr>
          <w:b/>
          <w:sz w:val="24"/>
          <w:u w:val="single"/>
        </w:rPr>
        <w:t>. ПРОФКОМ СОТРУДНИКОВ</w:t>
      </w:r>
    </w:p>
    <w:p w:rsidR="00320D52" w:rsidRPr="00A61B05" w:rsidRDefault="00320D52" w:rsidP="004B229C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5"/>
        <w:gridCol w:w="4145"/>
        <w:gridCol w:w="1000"/>
        <w:gridCol w:w="1501"/>
        <w:gridCol w:w="1759"/>
      </w:tblGrid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42-01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профкоме сотрудников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42-02</w:t>
            </w:r>
          </w:p>
        </w:tc>
        <w:tc>
          <w:tcPr>
            <w:tcW w:w="2168" w:type="pct"/>
          </w:tcPr>
          <w:p w:rsidR="00320D52" w:rsidRDefault="00320D52" w:rsidP="00DA2952">
            <w:pPr>
              <w:pStyle w:val="Heading5"/>
              <w:jc w:val="both"/>
            </w:pPr>
            <w:r>
              <w:t>Протоколы заседаний профкома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997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42-03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Протоколы, постановления отчетно-выборной конференции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973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42-04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Годовая смета доходов и расходов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325 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42-05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финансовый отчет о работе профкома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327 б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42-06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на выдачу заработной платы работникам профкома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564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(1)</w:t>
            </w:r>
          </w:p>
          <w:p w:rsidR="00320D52" w:rsidRDefault="00320D52" w:rsidP="004564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412</w:t>
            </w:r>
          </w:p>
        </w:tc>
        <w:tc>
          <w:tcPr>
            <w:tcW w:w="921" w:type="pct"/>
          </w:tcPr>
          <w:p w:rsidR="00320D52" w:rsidRDefault="00320D52" w:rsidP="0045646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отсутствии лицевых счетов – 75 лет</w:t>
            </w:r>
          </w:p>
          <w:p w:rsidR="00320D52" w:rsidRDefault="00320D52" w:rsidP="0045646F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42-07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Книга учета приема в члены профсоюза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977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42-08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Кассовая книга и банковские документы (оказание материальной помощи, премирование членов профсоюза и др.)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362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 условии завершения проверки (ревизии)</w:t>
            </w:r>
          </w:p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42-09</w:t>
            </w:r>
          </w:p>
        </w:tc>
        <w:tc>
          <w:tcPr>
            <w:tcW w:w="2168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42-10</w:t>
            </w:r>
          </w:p>
        </w:tc>
        <w:tc>
          <w:tcPr>
            <w:tcW w:w="2168" w:type="pct"/>
          </w:tcPr>
          <w:p w:rsidR="00320D52" w:rsidRDefault="00320D52" w:rsidP="00DA2952">
            <w:pPr>
              <w:rPr>
                <w:sz w:val="24"/>
              </w:rPr>
            </w:pPr>
            <w:r>
              <w:rPr>
                <w:sz w:val="24"/>
              </w:rPr>
              <w:t>Учетные карточки членов профсоюза</w:t>
            </w: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снятия с учета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982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42-11</w:t>
            </w:r>
          </w:p>
        </w:tc>
        <w:tc>
          <w:tcPr>
            <w:tcW w:w="2168" w:type="pct"/>
          </w:tcPr>
          <w:p w:rsidR="00320D52" w:rsidRDefault="00320D52" w:rsidP="00DA2952">
            <w:pPr>
              <w:rPr>
                <w:sz w:val="24"/>
              </w:rPr>
            </w:pPr>
            <w:r>
              <w:rPr>
                <w:sz w:val="24"/>
              </w:rPr>
              <w:t>Коллективный договор между администрацией ГБОУ ВПО НижГМА и профсоюзной организацией академии. 2-й экз.</w:t>
            </w:r>
          </w:p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67E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 (1)</w:t>
            </w:r>
          </w:p>
          <w:p w:rsidR="00320D52" w:rsidRDefault="00320D52" w:rsidP="00C67E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576</w:t>
            </w:r>
          </w:p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C67EAC" w:rsidRDefault="00320D52" w:rsidP="00C67EAC">
            <w:pPr>
              <w:rPr>
                <w:i/>
                <w:sz w:val="18"/>
                <w:szCs w:val="18"/>
              </w:rPr>
            </w:pPr>
            <w:r w:rsidRPr="00C67EAC">
              <w:rPr>
                <w:i/>
                <w:sz w:val="18"/>
                <w:szCs w:val="18"/>
              </w:rPr>
              <w:t>1-й</w:t>
            </w:r>
            <w:r>
              <w:rPr>
                <w:i/>
                <w:sz w:val="18"/>
                <w:szCs w:val="18"/>
              </w:rPr>
              <w:t xml:space="preserve"> экз. в отделе кадров Индекс дела 27-03</w:t>
            </w: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42-12</w:t>
            </w:r>
          </w:p>
        </w:tc>
        <w:tc>
          <w:tcPr>
            <w:tcW w:w="2168" w:type="pct"/>
          </w:tcPr>
          <w:p w:rsidR="00320D52" w:rsidRDefault="00320D52" w:rsidP="00DA2952">
            <w:pPr>
              <w:rPr>
                <w:sz w:val="24"/>
              </w:rPr>
            </w:pPr>
            <w:r>
              <w:rPr>
                <w:sz w:val="24"/>
              </w:rPr>
              <w:t>Корешки денежной чековой книжки</w:t>
            </w:r>
          </w:p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67E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C67E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978</w:t>
            </w:r>
          </w:p>
          <w:p w:rsidR="00320D52" w:rsidRDefault="00320D52" w:rsidP="00C67EA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42-13</w:t>
            </w:r>
          </w:p>
        </w:tc>
        <w:tc>
          <w:tcPr>
            <w:tcW w:w="2168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67EA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604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42-14</w:t>
            </w:r>
          </w:p>
        </w:tc>
        <w:tc>
          <w:tcPr>
            <w:tcW w:w="2168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23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C67EAC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20D52" w:rsidRPr="00A61B05" w:rsidRDefault="00320D52" w:rsidP="004B229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  <w:t>43</w:t>
      </w:r>
      <w:r w:rsidRPr="00A61B05">
        <w:rPr>
          <w:b/>
          <w:sz w:val="24"/>
          <w:u w:val="single"/>
        </w:rPr>
        <w:t>. ПРОФКОМ СТУДЕНТОВ</w:t>
      </w:r>
    </w:p>
    <w:p w:rsidR="00320D52" w:rsidRPr="008A6F33" w:rsidRDefault="00320D52" w:rsidP="004B229C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9"/>
        <w:gridCol w:w="4201"/>
        <w:gridCol w:w="1036"/>
        <w:gridCol w:w="1465"/>
        <w:gridCol w:w="1759"/>
      </w:tblGrid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43-01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Документы (акты, регламенты, распоряжения) вышестоящих организаций по вопросам, относящимся к деятельности профкома 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989</w:t>
            </w: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43-02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профкоме студентов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43-03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профкома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997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43-04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отчетно-выборных конференций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973</w:t>
            </w: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43-05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студенческих советов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997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43-06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планы работы студенческих советов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18 з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43-07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Годовая смета доходов и расходов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325 а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43-08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Годовые отчеты о работе студенческих советов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464 б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43-09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финансовый отчет профкома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327 б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43-10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Default="00320D52" w:rsidP="00B00EAE">
            <w:pPr>
              <w:rPr>
                <w:i/>
                <w:sz w:val="18"/>
                <w:szCs w:val="18"/>
              </w:rPr>
            </w:pP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43-11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на выдачу заработной платы работникам профкома</w:t>
            </w: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A65E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(1)</w:t>
            </w:r>
          </w:p>
          <w:p w:rsidR="00320D52" w:rsidRDefault="00320D52" w:rsidP="00A65E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412</w:t>
            </w:r>
          </w:p>
        </w:tc>
        <w:tc>
          <w:tcPr>
            <w:tcW w:w="921" w:type="pct"/>
          </w:tcPr>
          <w:p w:rsidR="00320D52" w:rsidRDefault="00320D52" w:rsidP="00A65EF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 При отсутствии лицевых счетов – 75 лет</w:t>
            </w:r>
          </w:p>
          <w:p w:rsidR="00320D52" w:rsidRDefault="00320D52" w:rsidP="00A65EF5">
            <w:pPr>
              <w:rPr>
                <w:i/>
                <w:sz w:val="18"/>
                <w:szCs w:val="18"/>
              </w:rPr>
            </w:pPr>
          </w:p>
          <w:p w:rsidR="00320D52" w:rsidRDefault="00320D52" w:rsidP="00A65EF5">
            <w:pPr>
              <w:rPr>
                <w:i/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43-12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с вышестоящими организациями по вопросам работы профкома студентов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1000</w:t>
            </w: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43-14</w:t>
            </w:r>
          </w:p>
        </w:tc>
        <w:tc>
          <w:tcPr>
            <w:tcW w:w="2197" w:type="pct"/>
          </w:tcPr>
          <w:p w:rsidR="00320D52" w:rsidRDefault="00320D52" w:rsidP="00DA29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Переписка по профсоюзной работе с другими ВУЗами</w:t>
            </w:r>
          </w:p>
          <w:p w:rsidR="00320D52" w:rsidRDefault="00320D52" w:rsidP="00DA2952">
            <w:pPr>
              <w:jc w:val="both"/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1000</w:t>
            </w: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43-15</w:t>
            </w:r>
          </w:p>
        </w:tc>
        <w:tc>
          <w:tcPr>
            <w:tcW w:w="2197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43-16</w:t>
            </w:r>
          </w:p>
        </w:tc>
        <w:tc>
          <w:tcPr>
            <w:tcW w:w="2197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  <w:tr w:rsidR="00320D52" w:rsidTr="006355C2">
        <w:tc>
          <w:tcPr>
            <w:tcW w:w="575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43-17</w:t>
            </w:r>
          </w:p>
        </w:tc>
        <w:tc>
          <w:tcPr>
            <w:tcW w:w="2197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542" w:type="pct"/>
          </w:tcPr>
          <w:p w:rsidR="00320D52" w:rsidRDefault="00320D52" w:rsidP="00DA2952">
            <w:pPr>
              <w:jc w:val="center"/>
              <w:rPr>
                <w:sz w:val="24"/>
              </w:rPr>
            </w:pPr>
          </w:p>
        </w:tc>
        <w:tc>
          <w:tcPr>
            <w:tcW w:w="766" w:type="pct"/>
          </w:tcPr>
          <w:p w:rsidR="00320D52" w:rsidRDefault="00320D52" w:rsidP="00DA2952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DA2952">
            <w:pPr>
              <w:rPr>
                <w:sz w:val="18"/>
                <w:szCs w:val="18"/>
              </w:rPr>
            </w:pPr>
          </w:p>
        </w:tc>
      </w:tr>
    </w:tbl>
    <w:p w:rsidR="00320D52" w:rsidRPr="00FA0AE4" w:rsidRDefault="00320D52" w:rsidP="005E31FC">
      <w:pPr>
        <w:jc w:val="center"/>
        <w:rPr>
          <w:b/>
          <w:sz w:val="24"/>
          <w:u w:val="single"/>
        </w:rPr>
      </w:pPr>
      <w:r>
        <w:rPr>
          <w:sz w:val="27"/>
        </w:rPr>
        <w:br w:type="page"/>
      </w:r>
      <w:r>
        <w:rPr>
          <w:b/>
          <w:sz w:val="24"/>
          <w:u w:val="single"/>
        </w:rPr>
        <w:t>44-97</w:t>
      </w:r>
      <w:r w:rsidRPr="00FA0AE4">
        <w:rPr>
          <w:b/>
          <w:sz w:val="24"/>
          <w:u w:val="single"/>
        </w:rPr>
        <w:t xml:space="preserve">. КАФЕДРЫ </w:t>
      </w:r>
      <w:r>
        <w:rPr>
          <w:b/>
          <w:sz w:val="24"/>
          <w:u w:val="single"/>
        </w:rPr>
        <w:t>УНИВЕРСИТЕТА</w:t>
      </w:r>
    </w:p>
    <w:p w:rsidR="00320D52" w:rsidRPr="00C653B2" w:rsidRDefault="00320D52" w:rsidP="00C653B2">
      <w:pPr>
        <w:tabs>
          <w:tab w:val="left" w:pos="549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5000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199"/>
        <w:gridCol w:w="999"/>
        <w:gridCol w:w="1501"/>
        <w:gridCol w:w="1770"/>
      </w:tblGrid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-01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Приказы, распоряжения Министерства  здравоохранения Российской Федерации, относящиеся к деятельности университета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19 а</w:t>
            </w:r>
          </w:p>
          <w:p w:rsidR="00320D52" w:rsidRDefault="00320D52" w:rsidP="00F26735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F2673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(1)Присланные для сведения – до минования надобности (не менее 1-го года)</w:t>
            </w:r>
          </w:p>
          <w:p w:rsidR="00320D52" w:rsidRDefault="00320D52" w:rsidP="00F26735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0B11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-02</w:t>
            </w:r>
          </w:p>
        </w:tc>
        <w:tc>
          <w:tcPr>
            <w:tcW w:w="2194" w:type="pct"/>
          </w:tcPr>
          <w:p w:rsidR="00320D52" w:rsidRDefault="00320D52" w:rsidP="000B119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Положение о кафедре. 2-й экз. </w:t>
            </w:r>
          </w:p>
        </w:tc>
        <w:tc>
          <w:tcPr>
            <w:tcW w:w="522" w:type="pct"/>
          </w:tcPr>
          <w:p w:rsidR="00320D52" w:rsidRDefault="00320D52" w:rsidP="000B119B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C6BD2">
            <w:pPr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320D52" w:rsidRDefault="00320D52" w:rsidP="004C6BD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-03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кафедры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18 д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-04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работников кафедры. 2-й экз.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B078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5" w:type="pct"/>
          </w:tcPr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B07831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-05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Учебные планы, рабочие программы по дисциплинам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711 а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47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-06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подготовки аспирантов и клинических ординаторов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1C7A8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C653B2">
              <w:rPr>
                <w:i/>
                <w:sz w:val="18"/>
                <w:szCs w:val="18"/>
              </w:rPr>
              <w:t xml:space="preserve">ротокол ЭК академии </w:t>
            </w:r>
            <w:r>
              <w:rPr>
                <w:i/>
                <w:sz w:val="18"/>
                <w:szCs w:val="18"/>
              </w:rPr>
              <w:t>от 04.04.2011 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-07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план работы кафедры на учебный год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E10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-08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работы преподавателей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ЭК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1C7A8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C653B2">
              <w:rPr>
                <w:i/>
                <w:sz w:val="18"/>
                <w:szCs w:val="18"/>
              </w:rPr>
              <w:t xml:space="preserve">ротокол ЭК академии </w:t>
            </w:r>
            <w:r>
              <w:rPr>
                <w:i/>
                <w:sz w:val="18"/>
                <w:szCs w:val="18"/>
              </w:rPr>
              <w:t>от 04.04. 2011</w:t>
            </w:r>
            <w:r w:rsidRPr="00C653B2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№ 13</w:t>
            </w:r>
          </w:p>
          <w:p w:rsidR="00320D52" w:rsidRDefault="00320D52" w:rsidP="00CE02E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114584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-09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Календарный план лекций и практических занятий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728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114584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по НИР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50</w:t>
            </w:r>
            <w:r w:rsidRPr="000229F0">
              <w:rPr>
                <w:sz w:val="24"/>
                <w:szCs w:val="24"/>
                <w:vertAlign w:val="superscript"/>
              </w:rPr>
              <w:t>**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591E7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Входит в состав отчета о НИР академии </w:t>
            </w:r>
          </w:p>
        </w:tc>
      </w:tr>
      <w:tr w:rsidR="00320D52" w:rsidTr="006B08F1">
        <w:trPr>
          <w:trHeight w:val="209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-11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по производственной практике студентов (копии приказов, дневники, оценки, отчеты)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 ЭПК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87</w:t>
            </w:r>
          </w:p>
        </w:tc>
        <w:tc>
          <w:tcPr>
            <w:tcW w:w="925" w:type="pct"/>
          </w:tcPr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-12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(акты, докладные записки, справки) об организации работы по гражданской обороне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 ЭПК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862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-13</w:t>
            </w:r>
          </w:p>
        </w:tc>
        <w:tc>
          <w:tcPr>
            <w:tcW w:w="2194" w:type="pct"/>
          </w:tcPr>
          <w:p w:rsidR="00320D52" w:rsidRDefault="00320D52" w:rsidP="009202B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9202B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B00E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5" w:type="pct"/>
          </w:tcPr>
          <w:p w:rsidR="00320D52" w:rsidRDefault="00320D52" w:rsidP="00B00EAE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  <w:p w:rsidR="00320D52" w:rsidRPr="00A13C25" w:rsidRDefault="00320D52" w:rsidP="00B00EAE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120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-14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График лечебной работы ассистентов, доцентов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728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120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-15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Диссертации, авторефераты диссертаций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-16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Зачетные и экзаменационные ведомости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1C543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C653B2">
              <w:rPr>
                <w:i/>
                <w:sz w:val="18"/>
                <w:szCs w:val="18"/>
              </w:rPr>
              <w:t xml:space="preserve">ротокол ЭК академии </w:t>
            </w:r>
            <w:r>
              <w:rPr>
                <w:i/>
                <w:sz w:val="18"/>
                <w:szCs w:val="18"/>
              </w:rPr>
              <w:t>от 04.04. 2011 г.</w:t>
            </w:r>
            <w:r w:rsidRPr="00C653B2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№ 13. 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209"/>
        </w:trPr>
        <w:tc>
          <w:tcPr>
            <w:tcW w:w="575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-17</w:t>
            </w:r>
          </w:p>
        </w:tc>
        <w:tc>
          <w:tcPr>
            <w:tcW w:w="2194" w:type="pct"/>
          </w:tcPr>
          <w:p w:rsidR="00320D52" w:rsidRDefault="00320D52" w:rsidP="00A0390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Заявки на изобретения, по которым приняты решения о выдаче авторского свидетельства или патента </w:t>
            </w:r>
          </w:p>
        </w:tc>
        <w:tc>
          <w:tcPr>
            <w:tcW w:w="522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минования надобности (не менее 1-го года)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584</w:t>
            </w:r>
            <w:r>
              <w:rPr>
                <w:rStyle w:val="FootnoteReference"/>
                <w:sz w:val="24"/>
                <w:szCs w:val="24"/>
              </w:rPr>
              <w:footnoteReference w:customMarkFollows="1" w:id="27"/>
              <w:t>**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4209D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CE02E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-18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Лекционный журнал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C653B2">
              <w:rPr>
                <w:i/>
                <w:sz w:val="18"/>
                <w:szCs w:val="18"/>
              </w:rPr>
              <w:t xml:space="preserve">ротокол ЭК академии </w:t>
            </w:r>
            <w:r>
              <w:rPr>
                <w:i/>
                <w:sz w:val="18"/>
                <w:szCs w:val="18"/>
              </w:rPr>
              <w:t>от 04.04.2011 г.</w:t>
            </w:r>
            <w:r w:rsidRPr="00C653B2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№ 13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369"/>
        </w:trPr>
        <w:tc>
          <w:tcPr>
            <w:tcW w:w="575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-19</w:t>
            </w:r>
          </w:p>
        </w:tc>
        <w:tc>
          <w:tcPr>
            <w:tcW w:w="2194" w:type="pct"/>
          </w:tcPr>
          <w:p w:rsidR="00320D52" w:rsidRDefault="00320D52" w:rsidP="00952388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Методические разработки к практическим занятиям для студентов и ассистентов</w:t>
            </w:r>
          </w:p>
          <w:p w:rsidR="00320D52" w:rsidRDefault="00320D52" w:rsidP="00952388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712 а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95238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 w:rsidP="0095238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-20</w:t>
            </w:r>
          </w:p>
        </w:tc>
        <w:tc>
          <w:tcPr>
            <w:tcW w:w="2194" w:type="pct"/>
          </w:tcPr>
          <w:p w:rsidR="00320D52" w:rsidRDefault="00320D52" w:rsidP="0095238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работы сотрудников, отправленные в печать и опубликованные</w:t>
            </w:r>
          </w:p>
        </w:tc>
        <w:tc>
          <w:tcPr>
            <w:tcW w:w="522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 ЭПК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773</w:t>
            </w:r>
            <w:r w:rsidRPr="000229F0">
              <w:rPr>
                <w:sz w:val="24"/>
                <w:szCs w:val="24"/>
                <w:vertAlign w:val="superscript"/>
              </w:rPr>
              <w:t>*</w:t>
            </w:r>
          </w:p>
          <w:p w:rsidR="00320D52" w:rsidRDefault="00320D52" w:rsidP="002E70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95238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95238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-21</w:t>
            </w:r>
          </w:p>
        </w:tc>
        <w:tc>
          <w:tcPr>
            <w:tcW w:w="2194" w:type="pct"/>
          </w:tcPr>
          <w:p w:rsidR="00320D52" w:rsidRDefault="00320D52" w:rsidP="0095238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Перечень обязательных практических навыков (манипуляций)</w:t>
            </w:r>
          </w:p>
        </w:tc>
        <w:tc>
          <w:tcPr>
            <w:tcW w:w="522" w:type="pct"/>
          </w:tcPr>
          <w:p w:rsidR="00320D52" w:rsidRDefault="00320D52" w:rsidP="00952388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замены новым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3A40C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C653B2">
              <w:rPr>
                <w:i/>
                <w:sz w:val="18"/>
                <w:szCs w:val="18"/>
              </w:rPr>
              <w:t xml:space="preserve">ротокол ЭК академии </w:t>
            </w:r>
            <w:r>
              <w:rPr>
                <w:i/>
                <w:sz w:val="18"/>
                <w:szCs w:val="18"/>
              </w:rPr>
              <w:t>от 04.04.2011 г.</w:t>
            </w:r>
            <w:r w:rsidRPr="00C653B2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№ 13</w:t>
            </w:r>
          </w:p>
          <w:p w:rsidR="00320D52" w:rsidRDefault="00320D52" w:rsidP="0095238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952388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171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-22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Расписание учебных занятий, экзаменов, консультаций и отработок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728</w:t>
            </w: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-23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Табель работы сотрудников кафедры</w:t>
            </w: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586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A966CC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A966CC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262"/>
        </w:trPr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-24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Списки сотрудников с адресами и телефонами</w:t>
            </w:r>
          </w:p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785</w:t>
            </w:r>
          </w:p>
        </w:tc>
        <w:tc>
          <w:tcPr>
            <w:tcW w:w="925" w:type="pct"/>
          </w:tcPr>
          <w:p w:rsidR="00320D52" w:rsidRDefault="00320D52" w:rsidP="00C60E5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замены новыми</w:t>
            </w:r>
          </w:p>
          <w:p w:rsidR="00320D52" w:rsidRDefault="00320D52" w:rsidP="00C60E57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-25</w:t>
            </w:r>
          </w:p>
        </w:tc>
        <w:tc>
          <w:tcPr>
            <w:tcW w:w="2194" w:type="pct"/>
          </w:tcPr>
          <w:p w:rsidR="00320D52" w:rsidRDefault="00320D52" w:rsidP="009202B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контрольных посещений учебных занятий</w:t>
            </w:r>
          </w:p>
          <w:p w:rsidR="00320D52" w:rsidRDefault="00320D52" w:rsidP="009202B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899</w:t>
            </w:r>
            <w:r w:rsidRPr="000229F0">
              <w:rPr>
                <w:sz w:val="24"/>
                <w:szCs w:val="24"/>
                <w:vertAlign w:val="superscript"/>
              </w:rPr>
              <w:t>*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 w:rsidP="009202B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9202BE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rPr>
          <w:trHeight w:val="209"/>
        </w:trPr>
        <w:tc>
          <w:tcPr>
            <w:tcW w:w="575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-26</w:t>
            </w:r>
          </w:p>
        </w:tc>
        <w:tc>
          <w:tcPr>
            <w:tcW w:w="2194" w:type="pct"/>
          </w:tcPr>
          <w:p w:rsidR="00320D52" w:rsidRDefault="00320D52" w:rsidP="009202B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отработок пропущенных занятий и лекций (семестровый)</w:t>
            </w:r>
          </w:p>
          <w:p w:rsidR="00320D52" w:rsidRDefault="00320D52" w:rsidP="009202B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899</w:t>
            </w:r>
            <w:r w:rsidRPr="000229F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25" w:type="pct"/>
          </w:tcPr>
          <w:p w:rsidR="00320D52" w:rsidRDefault="00320D52" w:rsidP="004A35B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, по истечении срока хранения уничтожаются в установленном порядке</w:t>
            </w:r>
          </w:p>
          <w:p w:rsidR="00320D52" w:rsidRDefault="00320D52" w:rsidP="009202BE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-27</w:t>
            </w:r>
          </w:p>
        </w:tc>
        <w:tc>
          <w:tcPr>
            <w:tcW w:w="2194" w:type="pct"/>
          </w:tcPr>
          <w:p w:rsidR="00320D52" w:rsidRDefault="00320D52" w:rsidP="009202BE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учета посещаемости практических занятий и лекций студентами</w:t>
            </w:r>
          </w:p>
          <w:p w:rsidR="00320D52" w:rsidRDefault="00320D52" w:rsidP="009202BE">
            <w:pPr>
              <w:jc w:val="both"/>
              <w:rPr>
                <w:sz w:val="24"/>
              </w:rPr>
            </w:pPr>
          </w:p>
          <w:p w:rsidR="00320D52" w:rsidRDefault="00320D52" w:rsidP="009202BE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 w:rsidP="009202BE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 w:rsidP="00C6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0229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ст. 899</w:t>
            </w:r>
            <w:r>
              <w:rPr>
                <w:rStyle w:val="FootnoteReference"/>
                <w:sz w:val="24"/>
                <w:szCs w:val="24"/>
              </w:rPr>
              <w:footnoteReference w:customMarkFollows="1" w:id="28"/>
              <w:t>*</w:t>
            </w:r>
          </w:p>
        </w:tc>
        <w:tc>
          <w:tcPr>
            <w:tcW w:w="925" w:type="pct"/>
          </w:tcPr>
          <w:p w:rsidR="00320D52" w:rsidRDefault="00320D52" w:rsidP="009202B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9202BE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-28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-29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  <w:tr w:rsidR="00320D52" w:rsidTr="006B08F1">
        <w:tc>
          <w:tcPr>
            <w:tcW w:w="575" w:type="pct"/>
          </w:tcPr>
          <w:p w:rsidR="00320D52" w:rsidRDefault="00320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-30</w:t>
            </w:r>
          </w:p>
        </w:tc>
        <w:tc>
          <w:tcPr>
            <w:tcW w:w="2194" w:type="pct"/>
          </w:tcPr>
          <w:p w:rsidR="00320D52" w:rsidRDefault="00320D52">
            <w:pPr>
              <w:jc w:val="both"/>
              <w:rPr>
                <w:sz w:val="24"/>
              </w:rPr>
            </w:pPr>
          </w:p>
        </w:tc>
        <w:tc>
          <w:tcPr>
            <w:tcW w:w="522" w:type="pct"/>
          </w:tcPr>
          <w:p w:rsidR="00320D52" w:rsidRDefault="00320D52">
            <w:pPr>
              <w:jc w:val="center"/>
              <w:rPr>
                <w:sz w:val="24"/>
              </w:rPr>
            </w:pPr>
          </w:p>
        </w:tc>
        <w:tc>
          <w:tcPr>
            <w:tcW w:w="784" w:type="pct"/>
          </w:tcPr>
          <w:p w:rsidR="00320D52" w:rsidRDefault="00320D52">
            <w:pPr>
              <w:rPr>
                <w:sz w:val="24"/>
                <w:szCs w:val="24"/>
              </w:rPr>
            </w:pPr>
          </w:p>
        </w:tc>
        <w:tc>
          <w:tcPr>
            <w:tcW w:w="925" w:type="pct"/>
          </w:tcPr>
          <w:p w:rsidR="00320D52" w:rsidRDefault="00320D52">
            <w:pPr>
              <w:rPr>
                <w:i/>
                <w:sz w:val="18"/>
                <w:szCs w:val="18"/>
              </w:rPr>
            </w:pPr>
          </w:p>
        </w:tc>
      </w:tr>
    </w:tbl>
    <w:p w:rsidR="00320D52" w:rsidRDefault="00320D52" w:rsidP="00F87F0C">
      <w:pPr>
        <w:jc w:val="center"/>
        <w:rPr>
          <w:sz w:val="27"/>
        </w:rPr>
      </w:pPr>
    </w:p>
    <w:p w:rsidR="00320D52" w:rsidRPr="00FA0AE4" w:rsidRDefault="00320D52" w:rsidP="004F1B41">
      <w:pPr>
        <w:jc w:val="center"/>
        <w:rPr>
          <w:b/>
          <w:sz w:val="24"/>
          <w:szCs w:val="24"/>
          <w:u w:val="single"/>
        </w:rPr>
      </w:pPr>
      <w:r>
        <w:br w:type="page"/>
      </w:r>
      <w:r>
        <w:rPr>
          <w:b/>
          <w:sz w:val="24"/>
          <w:u w:val="single"/>
        </w:rPr>
        <w:t>98-110</w:t>
      </w:r>
      <w:r w:rsidRPr="00FA0AE4">
        <w:rPr>
          <w:b/>
          <w:sz w:val="24"/>
          <w:u w:val="single"/>
        </w:rPr>
        <w:t xml:space="preserve">. </w:t>
      </w:r>
      <w:r w:rsidRPr="00FA0AE4">
        <w:rPr>
          <w:b/>
          <w:sz w:val="24"/>
          <w:szCs w:val="24"/>
          <w:u w:val="single"/>
        </w:rPr>
        <w:t>КАФЕДРЫ</w:t>
      </w:r>
      <w:r>
        <w:rPr>
          <w:b/>
          <w:sz w:val="24"/>
          <w:szCs w:val="24"/>
          <w:u w:val="single"/>
        </w:rPr>
        <w:t xml:space="preserve"> ФАКУЛЬТЕТА</w:t>
      </w:r>
      <w:r w:rsidRPr="00FA0AE4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ДОПОЛНИТЕЛЬНОГО ПРОФЕССИОНАЛЬНОГО </w:t>
      </w:r>
      <w:r w:rsidRPr="00FA0AE4">
        <w:rPr>
          <w:b/>
          <w:sz w:val="24"/>
          <w:szCs w:val="24"/>
          <w:u w:val="single"/>
        </w:rPr>
        <w:t xml:space="preserve">ОБРАЗОВАНИЯ </w:t>
      </w:r>
    </w:p>
    <w:p w:rsidR="00320D52" w:rsidRPr="00702F9E" w:rsidRDefault="00320D52" w:rsidP="004F1B41">
      <w:pPr>
        <w:jc w:val="center"/>
        <w:rPr>
          <w:sz w:val="24"/>
          <w:szCs w:val="24"/>
        </w:rPr>
      </w:pPr>
    </w:p>
    <w:tbl>
      <w:tblPr>
        <w:tblW w:w="4995" w:type="pct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4298"/>
        <w:gridCol w:w="902"/>
        <w:gridCol w:w="1501"/>
        <w:gridCol w:w="1761"/>
      </w:tblGrid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-01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Положение о кафедре. 2-й экз.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55 а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канцелярии, индекс дела 01-03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-02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Договоры с базовым лечебно-профилактическим учреждением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Pr="007F7F03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Pr="007F7F03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436</w:t>
            </w:r>
          </w:p>
          <w:p w:rsidR="00320D52" w:rsidRPr="007F7F03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истечения срока действия договора</w:t>
            </w:r>
          </w:p>
          <w:p w:rsidR="00320D52" w:rsidRPr="007F7F03" w:rsidRDefault="00320D52" w:rsidP="004F1B41">
            <w:pPr>
              <w:rPr>
                <w:i/>
                <w:sz w:val="18"/>
                <w:szCs w:val="18"/>
              </w:rPr>
            </w:pPr>
            <w:r w:rsidRPr="007F7F03"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Pr="007F7F03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-03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Протоколы заседаний кафедры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18 д</w:t>
            </w:r>
          </w:p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-04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Должностные инструкции сотрудников кафедры. 2-й экз.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ДМН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77 а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1-й экз. в отделе кадров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27-05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-05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(план) работы кафедры на год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290</w:t>
            </w:r>
          </w:p>
          <w:p w:rsidR="00320D52" w:rsidRDefault="00320D52" w:rsidP="004F1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pct"/>
          </w:tcPr>
          <w:p w:rsidR="00320D52" w:rsidRPr="00810EBC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rPr>
          <w:trHeight w:val="369"/>
        </w:trPr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-06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и отчеты о работе преподавателей на год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год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291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476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Pr="00810EBC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-07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планы подготовки аспирантов, докторантов, соискателей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</w:t>
            </w:r>
          </w:p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-09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План повышения квалификации преподавателей по врачебной специальности и педагогике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7F7F03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Протокол ЭК академии от 04.04.2011 г. № 13</w:t>
            </w:r>
          </w:p>
          <w:p w:rsidR="00320D52" w:rsidRPr="007F7F03" w:rsidRDefault="00320D52" w:rsidP="004F1B41">
            <w:pPr>
              <w:rPr>
                <w:i/>
                <w:sz w:val="18"/>
                <w:szCs w:val="18"/>
              </w:rPr>
            </w:pPr>
            <w:r w:rsidRPr="007F7F03"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  <w:p w:rsidR="00320D52" w:rsidRPr="007F7F03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лечебной работе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-11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Годовой отчет о научно-исследовательской работе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F1B4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464 б</w:t>
            </w:r>
          </w:p>
          <w:p w:rsidR="00320D52" w:rsidRPr="001648A3" w:rsidRDefault="00320D52" w:rsidP="004F1B41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Входит в состав отчета о НИР академии 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дела 17-05</w:t>
            </w: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-12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Годовой отчет о работе кафедры 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469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 w:rsidRPr="007F7F03"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-13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Ежемесячные отчеты куратора о проведенном цикле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минования надобности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(не менее 1-го года)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474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-14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(заключения, акты и др.) по гражданской обороне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 ЭПК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875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-15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Документы (выписки из сводной номенклатуры дел университета, акты приема-передачи документов в архив университета и др.) по работе с архивом университета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ДЗН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200 а</w:t>
            </w:r>
          </w:p>
        </w:tc>
        <w:tc>
          <w:tcPr>
            <w:tcW w:w="921" w:type="pct"/>
          </w:tcPr>
          <w:p w:rsidR="00320D52" w:rsidRPr="00A13C25" w:rsidRDefault="00320D52" w:rsidP="004F1B41">
            <w:pPr>
              <w:rPr>
                <w:i/>
                <w:sz w:val="18"/>
                <w:szCs w:val="18"/>
              </w:rPr>
            </w:pPr>
            <w:r w:rsidRPr="00A13C25">
              <w:rPr>
                <w:i/>
                <w:sz w:val="18"/>
                <w:szCs w:val="18"/>
              </w:rPr>
              <w:t>(1) Структурных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13C25">
              <w:rPr>
                <w:i/>
                <w:sz w:val="18"/>
                <w:szCs w:val="18"/>
              </w:rPr>
              <w:t>подразделений</w:t>
            </w:r>
            <w:r>
              <w:rPr>
                <w:i/>
                <w:sz w:val="18"/>
                <w:szCs w:val="18"/>
              </w:rPr>
              <w:t xml:space="preserve"> и не ранее 3 л. после передачи дел в архив или уничтожения учтенных по номенклатуре дел</w:t>
            </w:r>
          </w:p>
        </w:tc>
      </w:tr>
      <w:tr w:rsidR="00320D52" w:rsidTr="007D511C">
        <w:trPr>
          <w:trHeight w:val="262"/>
        </w:trPr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-16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Список работников кафедры с адресами и телефонами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785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После замены новыми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-17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Ведомости учета посещений учебных занятий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899</w:t>
            </w:r>
            <w:r w:rsidRPr="000229F0">
              <w:rPr>
                <w:sz w:val="24"/>
                <w:vertAlign w:val="superscript"/>
              </w:rPr>
              <w:t>*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-18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Государственные образовательные стандарты, типовые (унифицированные) программы и учебные планы по специальностям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ст. 711 а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-19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График лечебной работы сотрудников кафедры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728</w:t>
            </w:r>
          </w:p>
        </w:tc>
        <w:tc>
          <w:tcPr>
            <w:tcW w:w="921" w:type="pct"/>
          </w:tcPr>
          <w:p w:rsidR="00320D52" w:rsidRPr="00027ADC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-20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График самостоятельной работы клинических ординаторов и врачей-интернов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728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-21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Инвентаризационные ведомости (учет материальных ценностей)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427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361C03">
              <w:rPr>
                <w:i/>
                <w:sz w:val="18"/>
                <w:szCs w:val="18"/>
              </w:rPr>
              <w:t>ри условии</w:t>
            </w:r>
            <w:r>
              <w:rPr>
                <w:i/>
                <w:sz w:val="18"/>
                <w:szCs w:val="18"/>
              </w:rPr>
              <w:t xml:space="preserve"> завершения проверки (ревизии)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  <w:p w:rsidR="00320D52" w:rsidRPr="00361C03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rPr>
          <w:trHeight w:val="369"/>
        </w:trPr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-22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Методические разработки лекций, практических занятий, семинаров, деловых игр и других видов учебных занятий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712 а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-23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Рабочие программы по учебным дисциплинам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711 а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rPr>
          <w:trHeight w:val="171"/>
        </w:trPr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-24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Расписание учебных занятий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728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-25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Тестовые программы кафедры по циклам, разработанные на основе типовых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711 а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-26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Экзаменационные билеты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913</w:t>
            </w:r>
            <w:r>
              <w:rPr>
                <w:rStyle w:val="FootnoteReference"/>
                <w:sz w:val="24"/>
              </w:rPr>
              <w:footnoteReference w:customMarkFollows="1" w:id="29"/>
              <w:t>*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rPr>
          <w:trHeight w:val="171"/>
        </w:trPr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-27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Экзаменационные и зачетные ведомости, протоколы тестирования. Копии 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минования надобности (не менее 1-го года)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Подлинники в ИНМО, индекс дела 15-17</w:t>
            </w:r>
          </w:p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  <w:p w:rsidR="00320D52" w:rsidRPr="00946D8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-28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инструктажа по технике безопасности и противопожарной безопасности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626 б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хранение в архив не передаются, хранятся на кафедре, по истечении срока хранения уничтожаются в установленном порядке</w:t>
            </w:r>
          </w:p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-29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контрольных посещений учебных занятий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лет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899</w:t>
            </w:r>
            <w:r w:rsidRPr="000229F0">
              <w:rPr>
                <w:sz w:val="24"/>
                <w:vertAlign w:val="superscript"/>
              </w:rPr>
              <w:t>*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Pr="00027ADC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-30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>
              <w:rPr>
                <w:sz w:val="24"/>
              </w:rPr>
              <w:t>Журнал регистрации входящих и исходящих документов</w:t>
            </w:r>
          </w:p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ст. 258 г</w:t>
            </w:r>
          </w:p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Pr="00C72B2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-32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  <w:r w:rsidRPr="00C72B22">
              <w:rPr>
                <w:sz w:val="24"/>
              </w:rPr>
              <w:t xml:space="preserve">Журнал </w:t>
            </w:r>
            <w:r>
              <w:rPr>
                <w:sz w:val="24"/>
              </w:rPr>
              <w:t xml:space="preserve">учета </w:t>
            </w:r>
            <w:r w:rsidRPr="00C72B22">
              <w:rPr>
                <w:sz w:val="24"/>
              </w:rPr>
              <w:t>лечебной работы</w:t>
            </w: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лет </w:t>
            </w:r>
          </w:p>
          <w:p w:rsidR="00320D52" w:rsidRPr="005746E8" w:rsidRDefault="00320D52" w:rsidP="004F1B41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ст. 704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921" w:type="pct"/>
          </w:tcPr>
          <w:p w:rsidR="00320D52" w:rsidRDefault="00320D52" w:rsidP="004F1B41">
            <w:pPr>
              <w:rPr>
                <w:i/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-33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  <w:tr w:rsidR="00320D52" w:rsidTr="007D511C">
        <w:tc>
          <w:tcPr>
            <w:tcW w:w="574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-34</w:t>
            </w:r>
          </w:p>
        </w:tc>
        <w:tc>
          <w:tcPr>
            <w:tcW w:w="2248" w:type="pct"/>
          </w:tcPr>
          <w:p w:rsidR="00320D52" w:rsidRDefault="00320D52" w:rsidP="004F1B41">
            <w:pPr>
              <w:jc w:val="both"/>
              <w:rPr>
                <w:sz w:val="24"/>
              </w:rPr>
            </w:pPr>
          </w:p>
        </w:tc>
        <w:tc>
          <w:tcPr>
            <w:tcW w:w="472" w:type="pct"/>
          </w:tcPr>
          <w:p w:rsidR="00320D52" w:rsidRDefault="00320D52" w:rsidP="004F1B41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</w:tcPr>
          <w:p w:rsidR="00320D52" w:rsidRDefault="00320D52" w:rsidP="004F1B41">
            <w:pPr>
              <w:rPr>
                <w:sz w:val="24"/>
              </w:rPr>
            </w:pPr>
          </w:p>
        </w:tc>
        <w:tc>
          <w:tcPr>
            <w:tcW w:w="921" w:type="pct"/>
          </w:tcPr>
          <w:p w:rsidR="00320D52" w:rsidRDefault="00320D52" w:rsidP="004F1B41">
            <w:pPr>
              <w:rPr>
                <w:sz w:val="18"/>
                <w:szCs w:val="18"/>
              </w:rPr>
            </w:pPr>
          </w:p>
        </w:tc>
      </w:tr>
    </w:tbl>
    <w:p w:rsidR="00320D52" w:rsidRDefault="00320D52" w:rsidP="007D511C">
      <w:pPr>
        <w:jc w:val="center"/>
      </w:pPr>
    </w:p>
    <w:sectPr w:rsidR="00320D52" w:rsidSect="00E25D33">
      <w:headerReference w:type="even" r:id="rId7"/>
      <w:headerReference w:type="default" r:id="rId8"/>
      <w:footnotePr>
        <w:numRestart w:val="eachPage"/>
      </w:footnotePr>
      <w:pgSz w:w="11906" w:h="16838"/>
      <w:pgMar w:top="567" w:right="113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D52" w:rsidRDefault="00320D52" w:rsidP="00F87F0C">
      <w:r>
        <w:separator/>
      </w:r>
    </w:p>
  </w:endnote>
  <w:endnote w:type="continuationSeparator" w:id="1">
    <w:p w:rsidR="00320D52" w:rsidRDefault="00320D52" w:rsidP="00F87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D52" w:rsidRDefault="00320D52" w:rsidP="00F87F0C">
      <w:r>
        <w:separator/>
      </w:r>
    </w:p>
  </w:footnote>
  <w:footnote w:type="continuationSeparator" w:id="1">
    <w:p w:rsidR="00320D52" w:rsidRDefault="00320D52" w:rsidP="00F87F0C">
      <w:r>
        <w:continuationSeparator/>
      </w:r>
    </w:p>
  </w:footnote>
  <w:footnote w:id="2">
    <w:p w:rsidR="00320D52" w:rsidRPr="000B52FD" w:rsidRDefault="00320D52" w:rsidP="000B52FD">
      <w:pPr>
        <w:pStyle w:val="FootnoteText"/>
        <w:jc w:val="both"/>
        <w:rPr>
          <w:sz w:val="18"/>
          <w:szCs w:val="18"/>
        </w:rPr>
      </w:pPr>
      <w:r w:rsidRPr="000B52FD">
        <w:rPr>
          <w:sz w:val="18"/>
          <w:szCs w:val="18"/>
        </w:rPr>
        <w:t>*исп.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  <w:p w:rsidR="00320D52" w:rsidRDefault="00320D52" w:rsidP="000B52FD">
      <w:pPr>
        <w:pStyle w:val="FootnoteText"/>
        <w:jc w:val="both"/>
      </w:pPr>
      <w:r w:rsidRPr="000B52FD">
        <w:rPr>
          <w:rStyle w:val="FootnoteReference"/>
          <w:sz w:val="18"/>
          <w:szCs w:val="18"/>
        </w:rPr>
        <w:t>***</w:t>
      </w:r>
      <w:r w:rsidRPr="000B52FD">
        <w:rPr>
          <w:sz w:val="18"/>
          <w:szCs w:val="18"/>
        </w:rPr>
        <w:t xml:space="preserve"> исп. Примерная номенклатура дел высшего учебного заведения (1999)</w:t>
      </w:r>
    </w:p>
  </w:footnote>
  <w:footnote w:id="3">
    <w:p w:rsidR="00320D52" w:rsidRPr="001802A9" w:rsidRDefault="00320D52" w:rsidP="008E3A4B">
      <w:pPr>
        <w:pStyle w:val="FootnoteText"/>
        <w:jc w:val="both"/>
        <w:rPr>
          <w:sz w:val="18"/>
          <w:szCs w:val="18"/>
        </w:rPr>
      </w:pPr>
      <w:r w:rsidRPr="001802A9">
        <w:rPr>
          <w:rStyle w:val="FootnoteReference"/>
          <w:sz w:val="18"/>
          <w:szCs w:val="18"/>
        </w:rPr>
        <w:sym w:font="Symbol" w:char="F02A"/>
      </w:r>
      <w:r w:rsidRPr="001802A9">
        <w:rPr>
          <w:sz w:val="18"/>
          <w:szCs w:val="18"/>
        </w:rP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(1974).</w:t>
      </w:r>
    </w:p>
    <w:p w:rsidR="00320D52" w:rsidRDefault="00320D52" w:rsidP="008E3A4B">
      <w:pPr>
        <w:pStyle w:val="FootnoteText"/>
        <w:jc w:val="both"/>
      </w:pPr>
    </w:p>
  </w:footnote>
  <w:footnote w:id="4">
    <w:p w:rsidR="00320D52" w:rsidRDefault="00320D52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5">
    <w:p w:rsidR="00320D52" w:rsidRDefault="00320D52">
      <w:pPr>
        <w:pStyle w:val="FootnoteText"/>
      </w:pPr>
    </w:p>
  </w:footnote>
  <w:footnote w:id="6">
    <w:p w:rsidR="00320D52" w:rsidRDefault="00320D52" w:rsidP="00733B6B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  <w:p w:rsidR="00320D52" w:rsidRDefault="00320D52" w:rsidP="00733B6B">
      <w:pPr>
        <w:pStyle w:val="FootnoteText"/>
      </w:pPr>
    </w:p>
    <w:p w:rsidR="00320D52" w:rsidRDefault="00320D52" w:rsidP="00733B6B">
      <w:pPr>
        <w:pStyle w:val="FootnoteText"/>
      </w:pPr>
    </w:p>
  </w:footnote>
  <w:footnote w:id="7">
    <w:p w:rsidR="00320D52" w:rsidRDefault="00320D52">
      <w:pPr>
        <w:pStyle w:val="FootnoteText"/>
      </w:pPr>
      <w:r w:rsidRPr="00E37179">
        <w:rPr>
          <w:rStyle w:val="FootnoteReference"/>
        </w:rPr>
        <w:sym w:font="Symbol" w:char="F02A"/>
      </w:r>
      <w:r w:rsidRPr="00E37179">
        <w:rPr>
          <w:rStyle w:val="FootnoteReference"/>
        </w:rPr>
        <w:sym w:font="Symbol" w:char="F02A"/>
      </w:r>
      <w:r w:rsidRPr="00E37179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8">
    <w:p w:rsidR="00320D52" w:rsidRDefault="00320D52">
      <w:pPr>
        <w:pStyle w:val="FootnoteText"/>
      </w:pPr>
      <w:r w:rsidRPr="00EC5C98">
        <w:rPr>
          <w:rStyle w:val="FootnoteReference"/>
        </w:rPr>
        <w:sym w:font="Symbol" w:char="F02A"/>
      </w:r>
      <w:r w:rsidRPr="00EC5C98">
        <w:rPr>
          <w:rStyle w:val="FootnoteReference"/>
        </w:rPr>
        <w:sym w:font="Symbol" w:char="F02A"/>
      </w:r>
      <w:r w:rsidRPr="00EC5C98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9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10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11">
    <w:p w:rsidR="00320D52" w:rsidRDefault="00320D52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12">
    <w:p w:rsidR="00320D52" w:rsidRDefault="00320D52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13">
    <w:p w:rsidR="00320D52" w:rsidRDefault="00320D52" w:rsidP="000E0AD8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14">
    <w:p w:rsidR="00320D52" w:rsidRDefault="00320D52" w:rsidP="000E0AD8">
      <w:pPr>
        <w:pStyle w:val="FootnoteText"/>
        <w:jc w:val="both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15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16">
    <w:p w:rsidR="00320D52" w:rsidRDefault="00320D52">
      <w:pPr>
        <w:pStyle w:val="FootnoteText"/>
      </w:pPr>
      <w:r w:rsidRPr="001A5CBE">
        <w:rPr>
          <w:rStyle w:val="FootnoteReference"/>
        </w:rPr>
        <w:sym w:font="Symbol" w:char="F02A"/>
      </w:r>
      <w:r w:rsidRPr="001A5CBE">
        <w:rPr>
          <w:rStyle w:val="FootnoteReference"/>
        </w:rPr>
        <w:sym w:font="Symbol" w:char="F02A"/>
      </w:r>
      <w:r w:rsidRPr="001A5CBE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17">
    <w:p w:rsidR="00320D52" w:rsidRDefault="00320D52">
      <w:pPr>
        <w:pStyle w:val="FootnoteText"/>
      </w:pPr>
      <w:r w:rsidRPr="001A5CBE">
        <w:rPr>
          <w:rStyle w:val="FootnoteReference"/>
        </w:rPr>
        <w:sym w:font="Symbol" w:char="F02A"/>
      </w:r>
      <w:r w:rsidRPr="001A5CBE">
        <w:rPr>
          <w:rStyle w:val="FootnoteReference"/>
        </w:rPr>
        <w:sym w:font="Symbol" w:char="F02A"/>
      </w:r>
      <w:r w:rsidRPr="001A5CBE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18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19">
    <w:p w:rsidR="00320D52" w:rsidRDefault="00320D52" w:rsidP="00DF5E7A">
      <w:pPr>
        <w:pStyle w:val="FootnoteText"/>
      </w:pPr>
      <w:r w:rsidRPr="00DF5E7A">
        <w:rPr>
          <w:rStyle w:val="FootnoteReference"/>
        </w:rPr>
        <w:sym w:font="Symbol" w:char="F02A"/>
      </w:r>
      <w:r w:rsidRPr="00DF5E7A">
        <w:rPr>
          <w:rStyle w:val="FootnoteReference"/>
        </w:rPr>
        <w:sym w:font="Symbol" w:char="F02A"/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  <w:p w:rsidR="00320D52" w:rsidRDefault="00320D52" w:rsidP="00DF5E7A">
      <w:pPr>
        <w:pStyle w:val="FootnoteText"/>
      </w:pPr>
    </w:p>
  </w:footnote>
  <w:footnote w:id="20">
    <w:p w:rsidR="00320D52" w:rsidRDefault="00320D52" w:rsidP="00C2395E">
      <w:pPr>
        <w:pStyle w:val="FootnoteText"/>
      </w:pPr>
      <w:r w:rsidRPr="006C72D1">
        <w:rPr>
          <w:rStyle w:val="FootnoteReference"/>
        </w:rPr>
        <w:sym w:font="Symbol" w:char="F02A"/>
      </w:r>
      <w:r w:rsidRPr="006C72D1">
        <w:rPr>
          <w:rStyle w:val="FootnoteReference"/>
        </w:rPr>
        <w:sym w:font="Symbol" w:char="F02A"/>
      </w:r>
      <w:r w:rsidRPr="006C72D1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21">
    <w:p w:rsidR="00320D52" w:rsidRDefault="00320D52" w:rsidP="00C2395E">
      <w:pPr>
        <w:pStyle w:val="FootnoteText"/>
      </w:pPr>
      <w:r w:rsidRPr="006C72D1">
        <w:rPr>
          <w:rStyle w:val="FootnoteReference"/>
        </w:rPr>
        <w:sym w:font="Symbol" w:char="F02A"/>
      </w:r>
      <w:r w:rsidRPr="006C72D1">
        <w:rPr>
          <w:rStyle w:val="FootnoteReference"/>
        </w:rPr>
        <w:sym w:font="Symbol" w:char="F02A"/>
      </w:r>
      <w:r w:rsidRPr="006C72D1">
        <w:rPr>
          <w:rStyle w:val="FootnoteReference"/>
        </w:rPr>
        <w:sym w:font="Symbol" w:char="F02A"/>
      </w:r>
      <w:r>
        <w:t xml:space="preserve"> исп. Примерная номенклатура дел высшего учебного заведения (1999)</w:t>
      </w:r>
    </w:p>
  </w:footnote>
  <w:footnote w:id="22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23">
    <w:p w:rsidR="00320D52" w:rsidRDefault="00320D52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24">
    <w:p w:rsidR="00320D52" w:rsidRDefault="00320D52" w:rsidP="0078061A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25">
    <w:p w:rsidR="00320D52" w:rsidRDefault="00320D52" w:rsidP="0078061A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26">
    <w:p w:rsidR="00320D52" w:rsidRDefault="00320D52" w:rsidP="00510DB1">
      <w:pPr>
        <w:pStyle w:val="FootnoteText"/>
        <w:jc w:val="both"/>
      </w:pPr>
      <w:r w:rsidRPr="00E16B3C">
        <w:rPr>
          <w:rStyle w:val="FootnoteReference"/>
        </w:rPr>
        <w:sym w:font="Symbol" w:char="F02A"/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  <w:p w:rsidR="00320D52" w:rsidRDefault="00320D52" w:rsidP="00510DB1">
      <w:pPr>
        <w:pStyle w:val="FootnoteText"/>
        <w:jc w:val="both"/>
      </w:pPr>
    </w:p>
  </w:footnote>
  <w:footnote w:id="27">
    <w:p w:rsidR="00320D52" w:rsidRDefault="00320D52">
      <w:pPr>
        <w:pStyle w:val="FootnoteText"/>
      </w:pPr>
      <w:r>
        <w:rPr>
          <w:rStyle w:val="FootnoteReference"/>
        </w:rPr>
        <w:t>**</w:t>
      </w:r>
      <w:r>
        <w:t xml:space="preserve"> исп. Перечень типовых архивных документов, образующихся в научно-технической и производственной деятельности организаций, с указанием сроков хранения (2007)</w:t>
      </w:r>
    </w:p>
  </w:footnote>
  <w:footnote w:id="28">
    <w:p w:rsidR="00320D52" w:rsidRDefault="00320D52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  <w:footnote w:id="29">
    <w:p w:rsidR="00320D52" w:rsidRDefault="00320D52" w:rsidP="004F1B41">
      <w:pPr>
        <w:pStyle w:val="FootnoteText"/>
      </w:pPr>
      <w:r>
        <w:rPr>
          <w:rStyle w:val="FootnoteReference"/>
        </w:rPr>
        <w:t>*</w:t>
      </w:r>
      <w:r>
        <w:t xml:space="preserve"> исп. Перечень документов со сроками хранения Министерства здравоохранения СССР, органов, учреждений, организаций, предприятий системы здравоохранения (1974)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D52" w:rsidRDefault="00320D52" w:rsidP="00E25D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0D52" w:rsidRDefault="00320D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D52" w:rsidRDefault="00320D52" w:rsidP="00E25D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:rsidR="00320D52" w:rsidRDefault="00320D52">
    <w:pPr>
      <w:pStyle w:val="Header"/>
      <w:jc w:val="center"/>
    </w:pPr>
  </w:p>
  <w:tbl>
    <w:tblPr>
      <w:tblW w:w="9600" w:type="dxa"/>
      <w:tblInd w:w="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1093"/>
      <w:gridCol w:w="4207"/>
      <w:gridCol w:w="1000"/>
      <w:gridCol w:w="1500"/>
      <w:gridCol w:w="1800"/>
    </w:tblGrid>
    <w:tr w:rsidR="00320D52" w:rsidRPr="001810DB" w:rsidTr="001810DB">
      <w:tc>
        <w:tcPr>
          <w:tcW w:w="1093" w:type="dxa"/>
        </w:tcPr>
        <w:p w:rsidR="00320D52" w:rsidRPr="001810DB" w:rsidRDefault="00320D52" w:rsidP="00B00EAE">
          <w:pPr>
            <w:jc w:val="center"/>
            <w:rPr>
              <w:sz w:val="24"/>
              <w:szCs w:val="24"/>
            </w:rPr>
          </w:pPr>
          <w:r w:rsidRPr="001810DB">
            <w:rPr>
              <w:sz w:val="24"/>
              <w:szCs w:val="24"/>
            </w:rPr>
            <w:t>1</w:t>
          </w:r>
        </w:p>
      </w:tc>
      <w:tc>
        <w:tcPr>
          <w:tcW w:w="4207" w:type="dxa"/>
        </w:tcPr>
        <w:p w:rsidR="00320D52" w:rsidRPr="001810DB" w:rsidRDefault="00320D52" w:rsidP="00B00EAE">
          <w:pPr>
            <w:jc w:val="center"/>
            <w:rPr>
              <w:sz w:val="24"/>
              <w:szCs w:val="24"/>
            </w:rPr>
          </w:pPr>
          <w:r w:rsidRPr="001810DB">
            <w:rPr>
              <w:sz w:val="24"/>
              <w:szCs w:val="24"/>
            </w:rPr>
            <w:t>2</w:t>
          </w:r>
        </w:p>
      </w:tc>
      <w:tc>
        <w:tcPr>
          <w:tcW w:w="1000" w:type="dxa"/>
        </w:tcPr>
        <w:p w:rsidR="00320D52" w:rsidRPr="001810DB" w:rsidRDefault="00320D52" w:rsidP="00B00EAE">
          <w:pPr>
            <w:jc w:val="center"/>
            <w:rPr>
              <w:sz w:val="24"/>
              <w:szCs w:val="24"/>
            </w:rPr>
          </w:pPr>
          <w:r w:rsidRPr="001810DB">
            <w:rPr>
              <w:sz w:val="24"/>
              <w:szCs w:val="24"/>
            </w:rPr>
            <w:t>3</w:t>
          </w:r>
        </w:p>
      </w:tc>
      <w:tc>
        <w:tcPr>
          <w:tcW w:w="1500" w:type="dxa"/>
        </w:tcPr>
        <w:p w:rsidR="00320D52" w:rsidRPr="001810DB" w:rsidRDefault="00320D52" w:rsidP="00B00EAE">
          <w:pPr>
            <w:jc w:val="center"/>
            <w:rPr>
              <w:sz w:val="24"/>
              <w:szCs w:val="24"/>
            </w:rPr>
          </w:pPr>
          <w:r w:rsidRPr="001810DB">
            <w:rPr>
              <w:sz w:val="24"/>
              <w:szCs w:val="24"/>
            </w:rPr>
            <w:t>4</w:t>
          </w:r>
        </w:p>
      </w:tc>
      <w:tc>
        <w:tcPr>
          <w:tcW w:w="1800" w:type="dxa"/>
        </w:tcPr>
        <w:p w:rsidR="00320D52" w:rsidRPr="001810DB" w:rsidRDefault="00320D52" w:rsidP="00B00EAE">
          <w:pPr>
            <w:jc w:val="center"/>
            <w:rPr>
              <w:sz w:val="24"/>
              <w:szCs w:val="24"/>
            </w:rPr>
          </w:pPr>
          <w:r w:rsidRPr="001810DB">
            <w:rPr>
              <w:sz w:val="24"/>
              <w:szCs w:val="24"/>
            </w:rPr>
            <w:t>5</w:t>
          </w:r>
        </w:p>
      </w:tc>
    </w:tr>
  </w:tbl>
  <w:p w:rsidR="00320D52" w:rsidRDefault="00320D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43646"/>
    <w:multiLevelType w:val="hybridMultilevel"/>
    <w:tmpl w:val="6D5E3F92"/>
    <w:lvl w:ilvl="0" w:tplc="614ADE44">
      <w:start w:val="10"/>
      <w:numFmt w:val="decimal"/>
      <w:lvlText w:val="%1."/>
      <w:lvlJc w:val="center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3AD68A4"/>
    <w:multiLevelType w:val="hybridMultilevel"/>
    <w:tmpl w:val="FCAABE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drawingGridHorizontalSpacing w:val="10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8F2"/>
    <w:rsid w:val="000018B9"/>
    <w:rsid w:val="000026AF"/>
    <w:rsid w:val="0000272E"/>
    <w:rsid w:val="00003CF0"/>
    <w:rsid w:val="000049AC"/>
    <w:rsid w:val="000052B7"/>
    <w:rsid w:val="00006048"/>
    <w:rsid w:val="0000651A"/>
    <w:rsid w:val="00006772"/>
    <w:rsid w:val="000073B2"/>
    <w:rsid w:val="00007BF5"/>
    <w:rsid w:val="000145F8"/>
    <w:rsid w:val="000201DF"/>
    <w:rsid w:val="00021B99"/>
    <w:rsid w:val="00022213"/>
    <w:rsid w:val="000229F0"/>
    <w:rsid w:val="00024D61"/>
    <w:rsid w:val="000268B4"/>
    <w:rsid w:val="00027ADC"/>
    <w:rsid w:val="00030B6B"/>
    <w:rsid w:val="00031418"/>
    <w:rsid w:val="00035F45"/>
    <w:rsid w:val="0003635B"/>
    <w:rsid w:val="0003700B"/>
    <w:rsid w:val="00040132"/>
    <w:rsid w:val="00044A43"/>
    <w:rsid w:val="00054407"/>
    <w:rsid w:val="00055865"/>
    <w:rsid w:val="00061869"/>
    <w:rsid w:val="0006206B"/>
    <w:rsid w:val="00064612"/>
    <w:rsid w:val="000646B5"/>
    <w:rsid w:val="00065DA7"/>
    <w:rsid w:val="0006605C"/>
    <w:rsid w:val="0006667F"/>
    <w:rsid w:val="000666D3"/>
    <w:rsid w:val="00070D38"/>
    <w:rsid w:val="00073679"/>
    <w:rsid w:val="00073ACD"/>
    <w:rsid w:val="00074D54"/>
    <w:rsid w:val="00074EA4"/>
    <w:rsid w:val="000751C4"/>
    <w:rsid w:val="00077BFE"/>
    <w:rsid w:val="00077ED2"/>
    <w:rsid w:val="00080B70"/>
    <w:rsid w:val="00083453"/>
    <w:rsid w:val="00084BC5"/>
    <w:rsid w:val="000860A6"/>
    <w:rsid w:val="000862EA"/>
    <w:rsid w:val="000873F8"/>
    <w:rsid w:val="00090B7B"/>
    <w:rsid w:val="0009130E"/>
    <w:rsid w:val="000918FB"/>
    <w:rsid w:val="000929A5"/>
    <w:rsid w:val="00092CBA"/>
    <w:rsid w:val="00092D42"/>
    <w:rsid w:val="00096E51"/>
    <w:rsid w:val="0009700F"/>
    <w:rsid w:val="000A0966"/>
    <w:rsid w:val="000A1A0A"/>
    <w:rsid w:val="000A1F2D"/>
    <w:rsid w:val="000A2894"/>
    <w:rsid w:val="000A3044"/>
    <w:rsid w:val="000A7EF3"/>
    <w:rsid w:val="000B0484"/>
    <w:rsid w:val="000B0DE8"/>
    <w:rsid w:val="000B119B"/>
    <w:rsid w:val="000B2145"/>
    <w:rsid w:val="000B2B65"/>
    <w:rsid w:val="000B3156"/>
    <w:rsid w:val="000B52FD"/>
    <w:rsid w:val="000B5574"/>
    <w:rsid w:val="000B576B"/>
    <w:rsid w:val="000C115D"/>
    <w:rsid w:val="000C1879"/>
    <w:rsid w:val="000C33B9"/>
    <w:rsid w:val="000C45A2"/>
    <w:rsid w:val="000C597A"/>
    <w:rsid w:val="000C6049"/>
    <w:rsid w:val="000C6958"/>
    <w:rsid w:val="000C733D"/>
    <w:rsid w:val="000D0E0D"/>
    <w:rsid w:val="000D1170"/>
    <w:rsid w:val="000D2DBB"/>
    <w:rsid w:val="000D5914"/>
    <w:rsid w:val="000D606C"/>
    <w:rsid w:val="000E0AD8"/>
    <w:rsid w:val="000E12E4"/>
    <w:rsid w:val="000E2365"/>
    <w:rsid w:val="000E2C2B"/>
    <w:rsid w:val="000E5A1E"/>
    <w:rsid w:val="000E7FF4"/>
    <w:rsid w:val="000F0294"/>
    <w:rsid w:val="000F0321"/>
    <w:rsid w:val="000F0DDB"/>
    <w:rsid w:val="000F2DBB"/>
    <w:rsid w:val="000F330A"/>
    <w:rsid w:val="000F3912"/>
    <w:rsid w:val="000F485A"/>
    <w:rsid w:val="000F5C0F"/>
    <w:rsid w:val="000F6C9E"/>
    <w:rsid w:val="00100169"/>
    <w:rsid w:val="00100C24"/>
    <w:rsid w:val="001038F8"/>
    <w:rsid w:val="00103CA7"/>
    <w:rsid w:val="00103DEB"/>
    <w:rsid w:val="0011069F"/>
    <w:rsid w:val="00110B97"/>
    <w:rsid w:val="001117D1"/>
    <w:rsid w:val="00112723"/>
    <w:rsid w:val="001128D7"/>
    <w:rsid w:val="0011405E"/>
    <w:rsid w:val="00114191"/>
    <w:rsid w:val="00114584"/>
    <w:rsid w:val="00116AAD"/>
    <w:rsid w:val="00117346"/>
    <w:rsid w:val="001212D7"/>
    <w:rsid w:val="00121487"/>
    <w:rsid w:val="0012188F"/>
    <w:rsid w:val="00122185"/>
    <w:rsid w:val="00122F18"/>
    <w:rsid w:val="00124FBA"/>
    <w:rsid w:val="00125176"/>
    <w:rsid w:val="00130056"/>
    <w:rsid w:val="0013174A"/>
    <w:rsid w:val="001323C9"/>
    <w:rsid w:val="0013255D"/>
    <w:rsid w:val="00132F47"/>
    <w:rsid w:val="0013459D"/>
    <w:rsid w:val="0013481F"/>
    <w:rsid w:val="00134C7C"/>
    <w:rsid w:val="001361DE"/>
    <w:rsid w:val="00136492"/>
    <w:rsid w:val="00137355"/>
    <w:rsid w:val="001404FF"/>
    <w:rsid w:val="00140CC9"/>
    <w:rsid w:val="00140F64"/>
    <w:rsid w:val="0014407A"/>
    <w:rsid w:val="00144343"/>
    <w:rsid w:val="00144530"/>
    <w:rsid w:val="00145591"/>
    <w:rsid w:val="00145976"/>
    <w:rsid w:val="001459D2"/>
    <w:rsid w:val="001465EB"/>
    <w:rsid w:val="001467CE"/>
    <w:rsid w:val="001475BA"/>
    <w:rsid w:val="001500FC"/>
    <w:rsid w:val="00153181"/>
    <w:rsid w:val="00155D43"/>
    <w:rsid w:val="00160E90"/>
    <w:rsid w:val="00161799"/>
    <w:rsid w:val="001620CA"/>
    <w:rsid w:val="00163A8F"/>
    <w:rsid w:val="001648A3"/>
    <w:rsid w:val="0016573A"/>
    <w:rsid w:val="001657E7"/>
    <w:rsid w:val="00166157"/>
    <w:rsid w:val="001667D8"/>
    <w:rsid w:val="00167A5B"/>
    <w:rsid w:val="00171BC2"/>
    <w:rsid w:val="00171DEB"/>
    <w:rsid w:val="00171EEE"/>
    <w:rsid w:val="0017215D"/>
    <w:rsid w:val="00173F80"/>
    <w:rsid w:val="00176439"/>
    <w:rsid w:val="0017798B"/>
    <w:rsid w:val="001802A9"/>
    <w:rsid w:val="00180D05"/>
    <w:rsid w:val="001810DB"/>
    <w:rsid w:val="001862B4"/>
    <w:rsid w:val="001864B2"/>
    <w:rsid w:val="001907C0"/>
    <w:rsid w:val="00190868"/>
    <w:rsid w:val="00190B56"/>
    <w:rsid w:val="00192566"/>
    <w:rsid w:val="00192730"/>
    <w:rsid w:val="0019354E"/>
    <w:rsid w:val="001954CE"/>
    <w:rsid w:val="00197CA4"/>
    <w:rsid w:val="001A00A9"/>
    <w:rsid w:val="001A0CA0"/>
    <w:rsid w:val="001A0D42"/>
    <w:rsid w:val="001A53D5"/>
    <w:rsid w:val="001A59FF"/>
    <w:rsid w:val="001A5B9E"/>
    <w:rsid w:val="001A5BE8"/>
    <w:rsid w:val="001A5CBE"/>
    <w:rsid w:val="001A7311"/>
    <w:rsid w:val="001B0874"/>
    <w:rsid w:val="001B0ACF"/>
    <w:rsid w:val="001B1850"/>
    <w:rsid w:val="001B1BA5"/>
    <w:rsid w:val="001B1DFA"/>
    <w:rsid w:val="001B3AA9"/>
    <w:rsid w:val="001B5AE4"/>
    <w:rsid w:val="001C0295"/>
    <w:rsid w:val="001C1946"/>
    <w:rsid w:val="001C3328"/>
    <w:rsid w:val="001C36AE"/>
    <w:rsid w:val="001C3B29"/>
    <w:rsid w:val="001C3E2E"/>
    <w:rsid w:val="001C543A"/>
    <w:rsid w:val="001C68D6"/>
    <w:rsid w:val="001C7364"/>
    <w:rsid w:val="001C7A84"/>
    <w:rsid w:val="001D061B"/>
    <w:rsid w:val="001D1577"/>
    <w:rsid w:val="001D1D0D"/>
    <w:rsid w:val="001D21B8"/>
    <w:rsid w:val="001D275D"/>
    <w:rsid w:val="001D2C17"/>
    <w:rsid w:val="001D3B2C"/>
    <w:rsid w:val="001D46AB"/>
    <w:rsid w:val="001D508D"/>
    <w:rsid w:val="001D59B4"/>
    <w:rsid w:val="001D76CE"/>
    <w:rsid w:val="001D7C42"/>
    <w:rsid w:val="001E0E30"/>
    <w:rsid w:val="001E2EFB"/>
    <w:rsid w:val="001E334A"/>
    <w:rsid w:val="001E5327"/>
    <w:rsid w:val="001E5DC5"/>
    <w:rsid w:val="001E674B"/>
    <w:rsid w:val="001E7827"/>
    <w:rsid w:val="001E7D41"/>
    <w:rsid w:val="001F0216"/>
    <w:rsid w:val="001F0437"/>
    <w:rsid w:val="001F0E00"/>
    <w:rsid w:val="001F1BA9"/>
    <w:rsid w:val="001F2E1F"/>
    <w:rsid w:val="001F2FEF"/>
    <w:rsid w:val="001F425A"/>
    <w:rsid w:val="001F48AE"/>
    <w:rsid w:val="001F4980"/>
    <w:rsid w:val="0020012A"/>
    <w:rsid w:val="002001E1"/>
    <w:rsid w:val="00200E8F"/>
    <w:rsid w:val="00200EED"/>
    <w:rsid w:val="0020243D"/>
    <w:rsid w:val="0020583C"/>
    <w:rsid w:val="002068ED"/>
    <w:rsid w:val="00206F56"/>
    <w:rsid w:val="00207765"/>
    <w:rsid w:val="002114A2"/>
    <w:rsid w:val="00211A64"/>
    <w:rsid w:val="00211BA7"/>
    <w:rsid w:val="00217808"/>
    <w:rsid w:val="0022050C"/>
    <w:rsid w:val="002206CF"/>
    <w:rsid w:val="002214B5"/>
    <w:rsid w:val="0022356D"/>
    <w:rsid w:val="00225921"/>
    <w:rsid w:val="002261DA"/>
    <w:rsid w:val="00230817"/>
    <w:rsid w:val="0023106A"/>
    <w:rsid w:val="00231AE6"/>
    <w:rsid w:val="00231FEB"/>
    <w:rsid w:val="00232BE3"/>
    <w:rsid w:val="00233846"/>
    <w:rsid w:val="002348C1"/>
    <w:rsid w:val="00234DF1"/>
    <w:rsid w:val="0023509C"/>
    <w:rsid w:val="00235F9D"/>
    <w:rsid w:val="00236D36"/>
    <w:rsid w:val="00240A39"/>
    <w:rsid w:val="00242370"/>
    <w:rsid w:val="00242D19"/>
    <w:rsid w:val="002432B9"/>
    <w:rsid w:val="00244E4F"/>
    <w:rsid w:val="00247C14"/>
    <w:rsid w:val="00250400"/>
    <w:rsid w:val="00250586"/>
    <w:rsid w:val="00250CB0"/>
    <w:rsid w:val="002514EE"/>
    <w:rsid w:val="00251FD2"/>
    <w:rsid w:val="00251FFF"/>
    <w:rsid w:val="0025258B"/>
    <w:rsid w:val="0025359B"/>
    <w:rsid w:val="0025422A"/>
    <w:rsid w:val="002549C7"/>
    <w:rsid w:val="00256EB4"/>
    <w:rsid w:val="00256FF2"/>
    <w:rsid w:val="00257B3A"/>
    <w:rsid w:val="00260C77"/>
    <w:rsid w:val="00261AF8"/>
    <w:rsid w:val="00261FAC"/>
    <w:rsid w:val="00265B0E"/>
    <w:rsid w:val="002700EA"/>
    <w:rsid w:val="00270BCF"/>
    <w:rsid w:val="00270FF7"/>
    <w:rsid w:val="00274363"/>
    <w:rsid w:val="00274BE4"/>
    <w:rsid w:val="0027695C"/>
    <w:rsid w:val="002803D5"/>
    <w:rsid w:val="0028084D"/>
    <w:rsid w:val="00283598"/>
    <w:rsid w:val="00283B9D"/>
    <w:rsid w:val="002852E1"/>
    <w:rsid w:val="002853F4"/>
    <w:rsid w:val="00286ABB"/>
    <w:rsid w:val="002875E7"/>
    <w:rsid w:val="00287C4F"/>
    <w:rsid w:val="002903EB"/>
    <w:rsid w:val="00290C64"/>
    <w:rsid w:val="0029106E"/>
    <w:rsid w:val="00292E6C"/>
    <w:rsid w:val="00296127"/>
    <w:rsid w:val="002966B8"/>
    <w:rsid w:val="0029681A"/>
    <w:rsid w:val="002976B2"/>
    <w:rsid w:val="00297DCE"/>
    <w:rsid w:val="002A0105"/>
    <w:rsid w:val="002A0DB1"/>
    <w:rsid w:val="002A371E"/>
    <w:rsid w:val="002A404D"/>
    <w:rsid w:val="002A68E6"/>
    <w:rsid w:val="002B225D"/>
    <w:rsid w:val="002B4E79"/>
    <w:rsid w:val="002B53EF"/>
    <w:rsid w:val="002B57F8"/>
    <w:rsid w:val="002B68E1"/>
    <w:rsid w:val="002B7604"/>
    <w:rsid w:val="002C1157"/>
    <w:rsid w:val="002C2FE5"/>
    <w:rsid w:val="002C459B"/>
    <w:rsid w:val="002C5B09"/>
    <w:rsid w:val="002C60D8"/>
    <w:rsid w:val="002C7196"/>
    <w:rsid w:val="002D12B3"/>
    <w:rsid w:val="002D1654"/>
    <w:rsid w:val="002D1E40"/>
    <w:rsid w:val="002D3354"/>
    <w:rsid w:val="002D3E07"/>
    <w:rsid w:val="002D3E49"/>
    <w:rsid w:val="002E0899"/>
    <w:rsid w:val="002E0EE9"/>
    <w:rsid w:val="002E1DAA"/>
    <w:rsid w:val="002E3471"/>
    <w:rsid w:val="002E357C"/>
    <w:rsid w:val="002E3789"/>
    <w:rsid w:val="002E3C2B"/>
    <w:rsid w:val="002E46A7"/>
    <w:rsid w:val="002E7088"/>
    <w:rsid w:val="002E71E3"/>
    <w:rsid w:val="002E7CE4"/>
    <w:rsid w:val="002E7EBD"/>
    <w:rsid w:val="002F087B"/>
    <w:rsid w:val="002F15D8"/>
    <w:rsid w:val="002F2ECE"/>
    <w:rsid w:val="002F4B1C"/>
    <w:rsid w:val="002F60C7"/>
    <w:rsid w:val="00300887"/>
    <w:rsid w:val="00301847"/>
    <w:rsid w:val="003022ED"/>
    <w:rsid w:val="003045DD"/>
    <w:rsid w:val="003055D6"/>
    <w:rsid w:val="00307A27"/>
    <w:rsid w:val="00307D83"/>
    <w:rsid w:val="0031003C"/>
    <w:rsid w:val="00310200"/>
    <w:rsid w:val="0031115D"/>
    <w:rsid w:val="003111A4"/>
    <w:rsid w:val="0031223A"/>
    <w:rsid w:val="003129FD"/>
    <w:rsid w:val="00314FC8"/>
    <w:rsid w:val="00314FFE"/>
    <w:rsid w:val="0031598B"/>
    <w:rsid w:val="00316703"/>
    <w:rsid w:val="00320142"/>
    <w:rsid w:val="00320D3E"/>
    <w:rsid w:val="00320D52"/>
    <w:rsid w:val="003259DB"/>
    <w:rsid w:val="00326758"/>
    <w:rsid w:val="00326B5E"/>
    <w:rsid w:val="00327066"/>
    <w:rsid w:val="00332139"/>
    <w:rsid w:val="00333511"/>
    <w:rsid w:val="00333FCA"/>
    <w:rsid w:val="0033549C"/>
    <w:rsid w:val="00340B67"/>
    <w:rsid w:val="00342F96"/>
    <w:rsid w:val="0034311B"/>
    <w:rsid w:val="00343B05"/>
    <w:rsid w:val="003453F6"/>
    <w:rsid w:val="00345654"/>
    <w:rsid w:val="00346532"/>
    <w:rsid w:val="00350ABA"/>
    <w:rsid w:val="00351AF4"/>
    <w:rsid w:val="003529A2"/>
    <w:rsid w:val="003534DD"/>
    <w:rsid w:val="00353E83"/>
    <w:rsid w:val="00356746"/>
    <w:rsid w:val="00357CB5"/>
    <w:rsid w:val="00361C03"/>
    <w:rsid w:val="00361FEF"/>
    <w:rsid w:val="0036324B"/>
    <w:rsid w:val="0036580A"/>
    <w:rsid w:val="00366F65"/>
    <w:rsid w:val="0036797D"/>
    <w:rsid w:val="00370342"/>
    <w:rsid w:val="00370F3D"/>
    <w:rsid w:val="00371410"/>
    <w:rsid w:val="0037648E"/>
    <w:rsid w:val="00376F84"/>
    <w:rsid w:val="00377247"/>
    <w:rsid w:val="00377CCE"/>
    <w:rsid w:val="00380C64"/>
    <w:rsid w:val="00381226"/>
    <w:rsid w:val="00381972"/>
    <w:rsid w:val="00381C84"/>
    <w:rsid w:val="00382678"/>
    <w:rsid w:val="003829FF"/>
    <w:rsid w:val="003837F8"/>
    <w:rsid w:val="00383F03"/>
    <w:rsid w:val="0038783A"/>
    <w:rsid w:val="00387EBF"/>
    <w:rsid w:val="003907F6"/>
    <w:rsid w:val="00390886"/>
    <w:rsid w:val="00390AB7"/>
    <w:rsid w:val="00391502"/>
    <w:rsid w:val="0039233B"/>
    <w:rsid w:val="003926CA"/>
    <w:rsid w:val="00392E82"/>
    <w:rsid w:val="0039677A"/>
    <w:rsid w:val="003972A6"/>
    <w:rsid w:val="003A0C55"/>
    <w:rsid w:val="003A2647"/>
    <w:rsid w:val="003A27AF"/>
    <w:rsid w:val="003A2BCF"/>
    <w:rsid w:val="003A40C9"/>
    <w:rsid w:val="003A5008"/>
    <w:rsid w:val="003A5797"/>
    <w:rsid w:val="003A586E"/>
    <w:rsid w:val="003A6A92"/>
    <w:rsid w:val="003A6BBC"/>
    <w:rsid w:val="003A6CDC"/>
    <w:rsid w:val="003A7559"/>
    <w:rsid w:val="003B0B12"/>
    <w:rsid w:val="003B1F6B"/>
    <w:rsid w:val="003B2663"/>
    <w:rsid w:val="003B326B"/>
    <w:rsid w:val="003B5066"/>
    <w:rsid w:val="003B5509"/>
    <w:rsid w:val="003B7610"/>
    <w:rsid w:val="003C0D11"/>
    <w:rsid w:val="003C35DC"/>
    <w:rsid w:val="003C3EFE"/>
    <w:rsid w:val="003C4715"/>
    <w:rsid w:val="003C5FEC"/>
    <w:rsid w:val="003D0C40"/>
    <w:rsid w:val="003D0D45"/>
    <w:rsid w:val="003D1843"/>
    <w:rsid w:val="003D22BB"/>
    <w:rsid w:val="003D2C20"/>
    <w:rsid w:val="003D3D6C"/>
    <w:rsid w:val="003D4CBF"/>
    <w:rsid w:val="003D4D0A"/>
    <w:rsid w:val="003D4DFD"/>
    <w:rsid w:val="003D534C"/>
    <w:rsid w:val="003D5562"/>
    <w:rsid w:val="003D60D8"/>
    <w:rsid w:val="003D715C"/>
    <w:rsid w:val="003E05CD"/>
    <w:rsid w:val="003E0DC4"/>
    <w:rsid w:val="003E3DA2"/>
    <w:rsid w:val="003E406E"/>
    <w:rsid w:val="003E46CF"/>
    <w:rsid w:val="003E488B"/>
    <w:rsid w:val="003E51F5"/>
    <w:rsid w:val="003E6AD9"/>
    <w:rsid w:val="003E7228"/>
    <w:rsid w:val="003E7747"/>
    <w:rsid w:val="003F038D"/>
    <w:rsid w:val="003F2F48"/>
    <w:rsid w:val="003F3936"/>
    <w:rsid w:val="003F513A"/>
    <w:rsid w:val="003F6B68"/>
    <w:rsid w:val="00400433"/>
    <w:rsid w:val="00401BE4"/>
    <w:rsid w:val="00402A28"/>
    <w:rsid w:val="00402B71"/>
    <w:rsid w:val="004036DD"/>
    <w:rsid w:val="00404073"/>
    <w:rsid w:val="00404B19"/>
    <w:rsid w:val="0040622A"/>
    <w:rsid w:val="004063BE"/>
    <w:rsid w:val="00407368"/>
    <w:rsid w:val="004075E1"/>
    <w:rsid w:val="004077D8"/>
    <w:rsid w:val="00411A90"/>
    <w:rsid w:val="004134C2"/>
    <w:rsid w:val="00413C44"/>
    <w:rsid w:val="00414A26"/>
    <w:rsid w:val="004166A8"/>
    <w:rsid w:val="004166DA"/>
    <w:rsid w:val="004209D4"/>
    <w:rsid w:val="00421358"/>
    <w:rsid w:val="00421D74"/>
    <w:rsid w:val="00427313"/>
    <w:rsid w:val="00427D3E"/>
    <w:rsid w:val="00430B39"/>
    <w:rsid w:val="00432A62"/>
    <w:rsid w:val="004348C9"/>
    <w:rsid w:val="00434E7A"/>
    <w:rsid w:val="00434FDD"/>
    <w:rsid w:val="00435C06"/>
    <w:rsid w:val="004373DE"/>
    <w:rsid w:val="00440610"/>
    <w:rsid w:val="00441D9C"/>
    <w:rsid w:val="00442FF5"/>
    <w:rsid w:val="004433A2"/>
    <w:rsid w:val="00445244"/>
    <w:rsid w:val="00450773"/>
    <w:rsid w:val="00452F0E"/>
    <w:rsid w:val="004538B8"/>
    <w:rsid w:val="00453AC8"/>
    <w:rsid w:val="00454E86"/>
    <w:rsid w:val="00454EE3"/>
    <w:rsid w:val="004558F3"/>
    <w:rsid w:val="004562A3"/>
    <w:rsid w:val="0045646F"/>
    <w:rsid w:val="00456982"/>
    <w:rsid w:val="004606F5"/>
    <w:rsid w:val="00460744"/>
    <w:rsid w:val="00460E3A"/>
    <w:rsid w:val="00461AB9"/>
    <w:rsid w:val="00461ECC"/>
    <w:rsid w:val="00463997"/>
    <w:rsid w:val="004651D0"/>
    <w:rsid w:val="00466BEE"/>
    <w:rsid w:val="00467040"/>
    <w:rsid w:val="0046756D"/>
    <w:rsid w:val="00467DE0"/>
    <w:rsid w:val="00467F39"/>
    <w:rsid w:val="00473034"/>
    <w:rsid w:val="00473876"/>
    <w:rsid w:val="00473ACB"/>
    <w:rsid w:val="00474291"/>
    <w:rsid w:val="0047453D"/>
    <w:rsid w:val="00474849"/>
    <w:rsid w:val="00475216"/>
    <w:rsid w:val="004755E5"/>
    <w:rsid w:val="00475BB1"/>
    <w:rsid w:val="004775CD"/>
    <w:rsid w:val="00480CB9"/>
    <w:rsid w:val="004818D1"/>
    <w:rsid w:val="004842F7"/>
    <w:rsid w:val="00485126"/>
    <w:rsid w:val="00486402"/>
    <w:rsid w:val="00487443"/>
    <w:rsid w:val="00487636"/>
    <w:rsid w:val="00490883"/>
    <w:rsid w:val="00491AFF"/>
    <w:rsid w:val="00492866"/>
    <w:rsid w:val="004938CD"/>
    <w:rsid w:val="00494A6C"/>
    <w:rsid w:val="004959A3"/>
    <w:rsid w:val="00495C19"/>
    <w:rsid w:val="004961AD"/>
    <w:rsid w:val="004966B2"/>
    <w:rsid w:val="004970D7"/>
    <w:rsid w:val="00497BAB"/>
    <w:rsid w:val="004A0585"/>
    <w:rsid w:val="004A05CE"/>
    <w:rsid w:val="004A1609"/>
    <w:rsid w:val="004A23AE"/>
    <w:rsid w:val="004A3443"/>
    <w:rsid w:val="004A35B5"/>
    <w:rsid w:val="004A3CB0"/>
    <w:rsid w:val="004A5612"/>
    <w:rsid w:val="004A62F6"/>
    <w:rsid w:val="004A72FA"/>
    <w:rsid w:val="004A7B66"/>
    <w:rsid w:val="004B098D"/>
    <w:rsid w:val="004B0C53"/>
    <w:rsid w:val="004B0FB3"/>
    <w:rsid w:val="004B229C"/>
    <w:rsid w:val="004B270F"/>
    <w:rsid w:val="004B3AD4"/>
    <w:rsid w:val="004B3FC2"/>
    <w:rsid w:val="004B67D5"/>
    <w:rsid w:val="004B785D"/>
    <w:rsid w:val="004B7B47"/>
    <w:rsid w:val="004C1537"/>
    <w:rsid w:val="004C1834"/>
    <w:rsid w:val="004C26EC"/>
    <w:rsid w:val="004C59D6"/>
    <w:rsid w:val="004C600C"/>
    <w:rsid w:val="004C6408"/>
    <w:rsid w:val="004C6BD2"/>
    <w:rsid w:val="004C7751"/>
    <w:rsid w:val="004C7B3D"/>
    <w:rsid w:val="004D01FB"/>
    <w:rsid w:val="004D1A7B"/>
    <w:rsid w:val="004D3532"/>
    <w:rsid w:val="004D49DC"/>
    <w:rsid w:val="004D63DF"/>
    <w:rsid w:val="004D6532"/>
    <w:rsid w:val="004E4726"/>
    <w:rsid w:val="004E485A"/>
    <w:rsid w:val="004E59C0"/>
    <w:rsid w:val="004F1198"/>
    <w:rsid w:val="004F1B41"/>
    <w:rsid w:val="004F2198"/>
    <w:rsid w:val="004F3824"/>
    <w:rsid w:val="004F48F7"/>
    <w:rsid w:val="004F5036"/>
    <w:rsid w:val="004F6D0C"/>
    <w:rsid w:val="004F6F1C"/>
    <w:rsid w:val="004F75DD"/>
    <w:rsid w:val="004F7896"/>
    <w:rsid w:val="0050071E"/>
    <w:rsid w:val="00501ADC"/>
    <w:rsid w:val="00501F6C"/>
    <w:rsid w:val="0050496F"/>
    <w:rsid w:val="00504CDF"/>
    <w:rsid w:val="005056B2"/>
    <w:rsid w:val="0050600A"/>
    <w:rsid w:val="005078A7"/>
    <w:rsid w:val="00507DD6"/>
    <w:rsid w:val="0051000E"/>
    <w:rsid w:val="0051087D"/>
    <w:rsid w:val="00510A3D"/>
    <w:rsid w:val="00510DB1"/>
    <w:rsid w:val="0051567A"/>
    <w:rsid w:val="0051599C"/>
    <w:rsid w:val="005165BB"/>
    <w:rsid w:val="005167CD"/>
    <w:rsid w:val="00516A3F"/>
    <w:rsid w:val="00516F1E"/>
    <w:rsid w:val="00517724"/>
    <w:rsid w:val="005200AA"/>
    <w:rsid w:val="0052145F"/>
    <w:rsid w:val="0052211B"/>
    <w:rsid w:val="0052329E"/>
    <w:rsid w:val="00524A46"/>
    <w:rsid w:val="00524E1E"/>
    <w:rsid w:val="00525FCE"/>
    <w:rsid w:val="00526F1D"/>
    <w:rsid w:val="00527112"/>
    <w:rsid w:val="005313F0"/>
    <w:rsid w:val="0053313A"/>
    <w:rsid w:val="0053341A"/>
    <w:rsid w:val="0053353C"/>
    <w:rsid w:val="005355E3"/>
    <w:rsid w:val="00535F21"/>
    <w:rsid w:val="005360FE"/>
    <w:rsid w:val="0053782B"/>
    <w:rsid w:val="00540204"/>
    <w:rsid w:val="00542005"/>
    <w:rsid w:val="0054499E"/>
    <w:rsid w:val="00546760"/>
    <w:rsid w:val="005467E3"/>
    <w:rsid w:val="0055010B"/>
    <w:rsid w:val="005502F1"/>
    <w:rsid w:val="00551878"/>
    <w:rsid w:val="00551F21"/>
    <w:rsid w:val="00552215"/>
    <w:rsid w:val="005536D7"/>
    <w:rsid w:val="005545D6"/>
    <w:rsid w:val="005548BD"/>
    <w:rsid w:val="0055496D"/>
    <w:rsid w:val="00555CC1"/>
    <w:rsid w:val="005607E6"/>
    <w:rsid w:val="00560DF8"/>
    <w:rsid w:val="005610F0"/>
    <w:rsid w:val="00561430"/>
    <w:rsid w:val="00561F00"/>
    <w:rsid w:val="00562B02"/>
    <w:rsid w:val="005631F1"/>
    <w:rsid w:val="00563A92"/>
    <w:rsid w:val="00563B37"/>
    <w:rsid w:val="005647F5"/>
    <w:rsid w:val="00565770"/>
    <w:rsid w:val="005658FC"/>
    <w:rsid w:val="005675B3"/>
    <w:rsid w:val="005714E1"/>
    <w:rsid w:val="00571866"/>
    <w:rsid w:val="0057205A"/>
    <w:rsid w:val="005729E7"/>
    <w:rsid w:val="005746E8"/>
    <w:rsid w:val="0057616F"/>
    <w:rsid w:val="0058251A"/>
    <w:rsid w:val="00586569"/>
    <w:rsid w:val="00590503"/>
    <w:rsid w:val="00590FCF"/>
    <w:rsid w:val="00591B81"/>
    <w:rsid w:val="00591E72"/>
    <w:rsid w:val="005921AE"/>
    <w:rsid w:val="00592577"/>
    <w:rsid w:val="0059417D"/>
    <w:rsid w:val="005A00DB"/>
    <w:rsid w:val="005A0454"/>
    <w:rsid w:val="005A21D1"/>
    <w:rsid w:val="005A3564"/>
    <w:rsid w:val="005A4268"/>
    <w:rsid w:val="005A49D6"/>
    <w:rsid w:val="005A5041"/>
    <w:rsid w:val="005A6089"/>
    <w:rsid w:val="005A79B0"/>
    <w:rsid w:val="005B0367"/>
    <w:rsid w:val="005B1DD2"/>
    <w:rsid w:val="005B4236"/>
    <w:rsid w:val="005B5723"/>
    <w:rsid w:val="005B5D0B"/>
    <w:rsid w:val="005B7665"/>
    <w:rsid w:val="005C1969"/>
    <w:rsid w:val="005C1FA6"/>
    <w:rsid w:val="005C4FF8"/>
    <w:rsid w:val="005C558F"/>
    <w:rsid w:val="005C649E"/>
    <w:rsid w:val="005D0C78"/>
    <w:rsid w:val="005D2360"/>
    <w:rsid w:val="005D36E8"/>
    <w:rsid w:val="005D39F2"/>
    <w:rsid w:val="005D40C0"/>
    <w:rsid w:val="005D4139"/>
    <w:rsid w:val="005D4206"/>
    <w:rsid w:val="005D5951"/>
    <w:rsid w:val="005D5E6D"/>
    <w:rsid w:val="005D6238"/>
    <w:rsid w:val="005D7E9C"/>
    <w:rsid w:val="005E07A5"/>
    <w:rsid w:val="005E08B2"/>
    <w:rsid w:val="005E22AA"/>
    <w:rsid w:val="005E31FC"/>
    <w:rsid w:val="005E4B7F"/>
    <w:rsid w:val="005E5411"/>
    <w:rsid w:val="005E5767"/>
    <w:rsid w:val="005F0C0E"/>
    <w:rsid w:val="005F0EC8"/>
    <w:rsid w:val="005F1356"/>
    <w:rsid w:val="005F1698"/>
    <w:rsid w:val="005F1F4B"/>
    <w:rsid w:val="005F2018"/>
    <w:rsid w:val="005F3693"/>
    <w:rsid w:val="005F4210"/>
    <w:rsid w:val="005F508B"/>
    <w:rsid w:val="005F7BFF"/>
    <w:rsid w:val="00600E6B"/>
    <w:rsid w:val="00602444"/>
    <w:rsid w:val="00602EB7"/>
    <w:rsid w:val="00604C5C"/>
    <w:rsid w:val="00604E9F"/>
    <w:rsid w:val="0060559A"/>
    <w:rsid w:val="006063FF"/>
    <w:rsid w:val="0061239C"/>
    <w:rsid w:val="006128D9"/>
    <w:rsid w:val="00615679"/>
    <w:rsid w:val="006170A1"/>
    <w:rsid w:val="00621058"/>
    <w:rsid w:val="0062114A"/>
    <w:rsid w:val="00623926"/>
    <w:rsid w:val="00623AE2"/>
    <w:rsid w:val="00625E79"/>
    <w:rsid w:val="006262E2"/>
    <w:rsid w:val="0062649C"/>
    <w:rsid w:val="006277E6"/>
    <w:rsid w:val="0063268F"/>
    <w:rsid w:val="006345E9"/>
    <w:rsid w:val="006355C2"/>
    <w:rsid w:val="00635972"/>
    <w:rsid w:val="0063629D"/>
    <w:rsid w:val="00637141"/>
    <w:rsid w:val="00641C5A"/>
    <w:rsid w:val="00641F12"/>
    <w:rsid w:val="0064217A"/>
    <w:rsid w:val="006426AB"/>
    <w:rsid w:val="00644CA1"/>
    <w:rsid w:val="0064515C"/>
    <w:rsid w:val="00645200"/>
    <w:rsid w:val="006452C3"/>
    <w:rsid w:val="006462E8"/>
    <w:rsid w:val="006472ED"/>
    <w:rsid w:val="00647E8D"/>
    <w:rsid w:val="006503F5"/>
    <w:rsid w:val="00651F1C"/>
    <w:rsid w:val="006526CB"/>
    <w:rsid w:val="00655050"/>
    <w:rsid w:val="006554B0"/>
    <w:rsid w:val="00655FC5"/>
    <w:rsid w:val="006579D2"/>
    <w:rsid w:val="0066086A"/>
    <w:rsid w:val="00662303"/>
    <w:rsid w:val="0066270D"/>
    <w:rsid w:val="00664B8B"/>
    <w:rsid w:val="00664BC7"/>
    <w:rsid w:val="00665D63"/>
    <w:rsid w:val="006669F5"/>
    <w:rsid w:val="00666AD5"/>
    <w:rsid w:val="00666AD6"/>
    <w:rsid w:val="006712D6"/>
    <w:rsid w:val="00671468"/>
    <w:rsid w:val="0067194A"/>
    <w:rsid w:val="006723B9"/>
    <w:rsid w:val="00672AA9"/>
    <w:rsid w:val="00674819"/>
    <w:rsid w:val="006756B9"/>
    <w:rsid w:val="00676B3D"/>
    <w:rsid w:val="00677B0D"/>
    <w:rsid w:val="00677DBE"/>
    <w:rsid w:val="00680F99"/>
    <w:rsid w:val="006812A4"/>
    <w:rsid w:val="0068195D"/>
    <w:rsid w:val="00683A28"/>
    <w:rsid w:val="0068473B"/>
    <w:rsid w:val="00684822"/>
    <w:rsid w:val="00684D8A"/>
    <w:rsid w:val="00686A41"/>
    <w:rsid w:val="00687057"/>
    <w:rsid w:val="00687C51"/>
    <w:rsid w:val="00687F83"/>
    <w:rsid w:val="00691587"/>
    <w:rsid w:val="006924F3"/>
    <w:rsid w:val="00692CC9"/>
    <w:rsid w:val="00692E4B"/>
    <w:rsid w:val="0069315B"/>
    <w:rsid w:val="00696563"/>
    <w:rsid w:val="00696640"/>
    <w:rsid w:val="00696885"/>
    <w:rsid w:val="006A051F"/>
    <w:rsid w:val="006A117C"/>
    <w:rsid w:val="006A1284"/>
    <w:rsid w:val="006A2037"/>
    <w:rsid w:val="006A332E"/>
    <w:rsid w:val="006B03C9"/>
    <w:rsid w:val="006B07F1"/>
    <w:rsid w:val="006B08F1"/>
    <w:rsid w:val="006B2B85"/>
    <w:rsid w:val="006B2BE4"/>
    <w:rsid w:val="006B3292"/>
    <w:rsid w:val="006B45CB"/>
    <w:rsid w:val="006C05A6"/>
    <w:rsid w:val="006C2258"/>
    <w:rsid w:val="006C22BE"/>
    <w:rsid w:val="006C690A"/>
    <w:rsid w:val="006C72D1"/>
    <w:rsid w:val="006C767F"/>
    <w:rsid w:val="006D14C9"/>
    <w:rsid w:val="006D23BD"/>
    <w:rsid w:val="006D365A"/>
    <w:rsid w:val="006D444C"/>
    <w:rsid w:val="006D46D8"/>
    <w:rsid w:val="006D51A5"/>
    <w:rsid w:val="006D7C52"/>
    <w:rsid w:val="006E1E5C"/>
    <w:rsid w:val="006E2140"/>
    <w:rsid w:val="006E2EC2"/>
    <w:rsid w:val="006E2FBE"/>
    <w:rsid w:val="006E37F1"/>
    <w:rsid w:val="006E4870"/>
    <w:rsid w:val="006E4A9E"/>
    <w:rsid w:val="006E5385"/>
    <w:rsid w:val="006E5C19"/>
    <w:rsid w:val="006E66A9"/>
    <w:rsid w:val="006F08DF"/>
    <w:rsid w:val="006F1541"/>
    <w:rsid w:val="006F2591"/>
    <w:rsid w:val="006F288F"/>
    <w:rsid w:val="006F3A0B"/>
    <w:rsid w:val="006F4283"/>
    <w:rsid w:val="006F4505"/>
    <w:rsid w:val="006F497E"/>
    <w:rsid w:val="006F7DB5"/>
    <w:rsid w:val="006F7E53"/>
    <w:rsid w:val="00700638"/>
    <w:rsid w:val="007024CC"/>
    <w:rsid w:val="0070291C"/>
    <w:rsid w:val="00702F9E"/>
    <w:rsid w:val="007047BF"/>
    <w:rsid w:val="00705C85"/>
    <w:rsid w:val="007105AB"/>
    <w:rsid w:val="007132E2"/>
    <w:rsid w:val="00713778"/>
    <w:rsid w:val="00713812"/>
    <w:rsid w:val="0071605D"/>
    <w:rsid w:val="007163E9"/>
    <w:rsid w:val="00717CE6"/>
    <w:rsid w:val="00721BE7"/>
    <w:rsid w:val="00721C5C"/>
    <w:rsid w:val="00721F5E"/>
    <w:rsid w:val="00721FA0"/>
    <w:rsid w:val="00722B53"/>
    <w:rsid w:val="00722D1D"/>
    <w:rsid w:val="007234F0"/>
    <w:rsid w:val="0072437A"/>
    <w:rsid w:val="007262D3"/>
    <w:rsid w:val="00726B0E"/>
    <w:rsid w:val="0073163C"/>
    <w:rsid w:val="007325AC"/>
    <w:rsid w:val="0073264D"/>
    <w:rsid w:val="00733B6B"/>
    <w:rsid w:val="0073510E"/>
    <w:rsid w:val="0073587A"/>
    <w:rsid w:val="00736011"/>
    <w:rsid w:val="007371EB"/>
    <w:rsid w:val="0074152E"/>
    <w:rsid w:val="00741C45"/>
    <w:rsid w:val="00741D38"/>
    <w:rsid w:val="00742347"/>
    <w:rsid w:val="00742F9F"/>
    <w:rsid w:val="00743541"/>
    <w:rsid w:val="0074456E"/>
    <w:rsid w:val="00745EF9"/>
    <w:rsid w:val="00745F3D"/>
    <w:rsid w:val="0075016E"/>
    <w:rsid w:val="007504F2"/>
    <w:rsid w:val="00750FA5"/>
    <w:rsid w:val="007513B3"/>
    <w:rsid w:val="0075284B"/>
    <w:rsid w:val="00752DBF"/>
    <w:rsid w:val="00752EEF"/>
    <w:rsid w:val="00753697"/>
    <w:rsid w:val="0075461D"/>
    <w:rsid w:val="00755202"/>
    <w:rsid w:val="007564DE"/>
    <w:rsid w:val="00756EED"/>
    <w:rsid w:val="007614D0"/>
    <w:rsid w:val="007631C4"/>
    <w:rsid w:val="00766133"/>
    <w:rsid w:val="00767A64"/>
    <w:rsid w:val="00767EF3"/>
    <w:rsid w:val="00767F6D"/>
    <w:rsid w:val="007708C4"/>
    <w:rsid w:val="00770E65"/>
    <w:rsid w:val="00770FE5"/>
    <w:rsid w:val="00773B5C"/>
    <w:rsid w:val="00774C1A"/>
    <w:rsid w:val="00774D60"/>
    <w:rsid w:val="00774EB6"/>
    <w:rsid w:val="00775348"/>
    <w:rsid w:val="00776210"/>
    <w:rsid w:val="0077697E"/>
    <w:rsid w:val="00777E1E"/>
    <w:rsid w:val="00777FFD"/>
    <w:rsid w:val="0078061A"/>
    <w:rsid w:val="0078154E"/>
    <w:rsid w:val="007836D7"/>
    <w:rsid w:val="00783B5C"/>
    <w:rsid w:val="00784E13"/>
    <w:rsid w:val="00786CBC"/>
    <w:rsid w:val="0078708E"/>
    <w:rsid w:val="00787B30"/>
    <w:rsid w:val="00790616"/>
    <w:rsid w:val="00790BFB"/>
    <w:rsid w:val="007926C2"/>
    <w:rsid w:val="00792CD3"/>
    <w:rsid w:val="00793017"/>
    <w:rsid w:val="00794910"/>
    <w:rsid w:val="00796303"/>
    <w:rsid w:val="007969A5"/>
    <w:rsid w:val="00796F56"/>
    <w:rsid w:val="0079733C"/>
    <w:rsid w:val="0079733F"/>
    <w:rsid w:val="00797EA2"/>
    <w:rsid w:val="007A0360"/>
    <w:rsid w:val="007A0878"/>
    <w:rsid w:val="007A1212"/>
    <w:rsid w:val="007A12FE"/>
    <w:rsid w:val="007A1468"/>
    <w:rsid w:val="007A2D8D"/>
    <w:rsid w:val="007A4A72"/>
    <w:rsid w:val="007A53F5"/>
    <w:rsid w:val="007A5CE0"/>
    <w:rsid w:val="007B192C"/>
    <w:rsid w:val="007B2472"/>
    <w:rsid w:val="007B25C1"/>
    <w:rsid w:val="007B4A4B"/>
    <w:rsid w:val="007B4EAF"/>
    <w:rsid w:val="007B504D"/>
    <w:rsid w:val="007B5610"/>
    <w:rsid w:val="007B5923"/>
    <w:rsid w:val="007B71BD"/>
    <w:rsid w:val="007B76BC"/>
    <w:rsid w:val="007C12A8"/>
    <w:rsid w:val="007C2636"/>
    <w:rsid w:val="007C27D8"/>
    <w:rsid w:val="007C2C4D"/>
    <w:rsid w:val="007C447B"/>
    <w:rsid w:val="007C5523"/>
    <w:rsid w:val="007C7304"/>
    <w:rsid w:val="007C7309"/>
    <w:rsid w:val="007D050A"/>
    <w:rsid w:val="007D12DF"/>
    <w:rsid w:val="007D1EDB"/>
    <w:rsid w:val="007D2C8F"/>
    <w:rsid w:val="007D34DF"/>
    <w:rsid w:val="007D511C"/>
    <w:rsid w:val="007D5D93"/>
    <w:rsid w:val="007D793C"/>
    <w:rsid w:val="007E0E0D"/>
    <w:rsid w:val="007E1B2B"/>
    <w:rsid w:val="007E2808"/>
    <w:rsid w:val="007E2E03"/>
    <w:rsid w:val="007E3268"/>
    <w:rsid w:val="007E534E"/>
    <w:rsid w:val="007E6354"/>
    <w:rsid w:val="007E7A27"/>
    <w:rsid w:val="007F156C"/>
    <w:rsid w:val="007F23FC"/>
    <w:rsid w:val="007F680C"/>
    <w:rsid w:val="007F6F85"/>
    <w:rsid w:val="007F74DC"/>
    <w:rsid w:val="007F7F03"/>
    <w:rsid w:val="00802C80"/>
    <w:rsid w:val="00810324"/>
    <w:rsid w:val="00810EBC"/>
    <w:rsid w:val="00812C24"/>
    <w:rsid w:val="00815E15"/>
    <w:rsid w:val="008160CE"/>
    <w:rsid w:val="00825476"/>
    <w:rsid w:val="008348EF"/>
    <w:rsid w:val="008357E9"/>
    <w:rsid w:val="008370D6"/>
    <w:rsid w:val="00840755"/>
    <w:rsid w:val="00840919"/>
    <w:rsid w:val="00840B7D"/>
    <w:rsid w:val="00844953"/>
    <w:rsid w:val="00850D7F"/>
    <w:rsid w:val="00850DBA"/>
    <w:rsid w:val="00851210"/>
    <w:rsid w:val="00851778"/>
    <w:rsid w:val="0085341C"/>
    <w:rsid w:val="00854328"/>
    <w:rsid w:val="00854AE3"/>
    <w:rsid w:val="00855CAA"/>
    <w:rsid w:val="00856B6F"/>
    <w:rsid w:val="008578B8"/>
    <w:rsid w:val="008607AA"/>
    <w:rsid w:val="00861265"/>
    <w:rsid w:val="0086134C"/>
    <w:rsid w:val="00863A3F"/>
    <w:rsid w:val="00863B26"/>
    <w:rsid w:val="00864B55"/>
    <w:rsid w:val="00864EBC"/>
    <w:rsid w:val="0086617A"/>
    <w:rsid w:val="00866562"/>
    <w:rsid w:val="008670A3"/>
    <w:rsid w:val="008672E7"/>
    <w:rsid w:val="008676E2"/>
    <w:rsid w:val="00867D19"/>
    <w:rsid w:val="00870681"/>
    <w:rsid w:val="00870776"/>
    <w:rsid w:val="00871AA2"/>
    <w:rsid w:val="00872398"/>
    <w:rsid w:val="00873499"/>
    <w:rsid w:val="008743C1"/>
    <w:rsid w:val="008759B3"/>
    <w:rsid w:val="00876D9C"/>
    <w:rsid w:val="0087786E"/>
    <w:rsid w:val="0088188E"/>
    <w:rsid w:val="0088456F"/>
    <w:rsid w:val="00885E80"/>
    <w:rsid w:val="00885FAE"/>
    <w:rsid w:val="008863EB"/>
    <w:rsid w:val="008865AF"/>
    <w:rsid w:val="00887A59"/>
    <w:rsid w:val="00891A45"/>
    <w:rsid w:val="008933AF"/>
    <w:rsid w:val="00893E4D"/>
    <w:rsid w:val="008942BD"/>
    <w:rsid w:val="008955C0"/>
    <w:rsid w:val="00896420"/>
    <w:rsid w:val="008964CF"/>
    <w:rsid w:val="0089660B"/>
    <w:rsid w:val="0089721D"/>
    <w:rsid w:val="00897558"/>
    <w:rsid w:val="00897E02"/>
    <w:rsid w:val="008A066F"/>
    <w:rsid w:val="008A0764"/>
    <w:rsid w:val="008A42E7"/>
    <w:rsid w:val="008A694C"/>
    <w:rsid w:val="008A6F33"/>
    <w:rsid w:val="008A7212"/>
    <w:rsid w:val="008A75D6"/>
    <w:rsid w:val="008B051F"/>
    <w:rsid w:val="008B21D0"/>
    <w:rsid w:val="008B2A71"/>
    <w:rsid w:val="008B2AE3"/>
    <w:rsid w:val="008B319F"/>
    <w:rsid w:val="008B5EF1"/>
    <w:rsid w:val="008B685A"/>
    <w:rsid w:val="008C0BBB"/>
    <w:rsid w:val="008C486A"/>
    <w:rsid w:val="008C533C"/>
    <w:rsid w:val="008C561C"/>
    <w:rsid w:val="008C5AE9"/>
    <w:rsid w:val="008D20F0"/>
    <w:rsid w:val="008D2721"/>
    <w:rsid w:val="008D4773"/>
    <w:rsid w:val="008D4A5F"/>
    <w:rsid w:val="008D517B"/>
    <w:rsid w:val="008D5A81"/>
    <w:rsid w:val="008D7343"/>
    <w:rsid w:val="008E0A8F"/>
    <w:rsid w:val="008E1C52"/>
    <w:rsid w:val="008E20CA"/>
    <w:rsid w:val="008E2404"/>
    <w:rsid w:val="008E3A4B"/>
    <w:rsid w:val="008E4570"/>
    <w:rsid w:val="008E7194"/>
    <w:rsid w:val="008F0836"/>
    <w:rsid w:val="008F0BDE"/>
    <w:rsid w:val="008F274C"/>
    <w:rsid w:val="008F4037"/>
    <w:rsid w:val="008F4481"/>
    <w:rsid w:val="008F4C42"/>
    <w:rsid w:val="008F7BC9"/>
    <w:rsid w:val="009004CB"/>
    <w:rsid w:val="009004EF"/>
    <w:rsid w:val="00900684"/>
    <w:rsid w:val="00900E18"/>
    <w:rsid w:val="00900FD8"/>
    <w:rsid w:val="00901309"/>
    <w:rsid w:val="009014B1"/>
    <w:rsid w:val="0090243A"/>
    <w:rsid w:val="00902496"/>
    <w:rsid w:val="00902DD7"/>
    <w:rsid w:val="00905D39"/>
    <w:rsid w:val="0090639E"/>
    <w:rsid w:val="00910E6D"/>
    <w:rsid w:val="009121DA"/>
    <w:rsid w:val="009145BF"/>
    <w:rsid w:val="00915D24"/>
    <w:rsid w:val="00917450"/>
    <w:rsid w:val="009174DD"/>
    <w:rsid w:val="009202BE"/>
    <w:rsid w:val="00920BFA"/>
    <w:rsid w:val="00920FAC"/>
    <w:rsid w:val="00922569"/>
    <w:rsid w:val="009228F2"/>
    <w:rsid w:val="00922C71"/>
    <w:rsid w:val="0092481A"/>
    <w:rsid w:val="00925158"/>
    <w:rsid w:val="00925261"/>
    <w:rsid w:val="00925856"/>
    <w:rsid w:val="00931858"/>
    <w:rsid w:val="00931B98"/>
    <w:rsid w:val="009328C1"/>
    <w:rsid w:val="009329B0"/>
    <w:rsid w:val="009331F4"/>
    <w:rsid w:val="00935EB8"/>
    <w:rsid w:val="00936B7C"/>
    <w:rsid w:val="00936DDB"/>
    <w:rsid w:val="009373D1"/>
    <w:rsid w:val="00941AE5"/>
    <w:rsid w:val="00945B66"/>
    <w:rsid w:val="00946A9A"/>
    <w:rsid w:val="00946D82"/>
    <w:rsid w:val="00952235"/>
    <w:rsid w:val="00952388"/>
    <w:rsid w:val="00952840"/>
    <w:rsid w:val="00953DBC"/>
    <w:rsid w:val="00954C18"/>
    <w:rsid w:val="00955E9A"/>
    <w:rsid w:val="00956D41"/>
    <w:rsid w:val="00957C04"/>
    <w:rsid w:val="00957DDE"/>
    <w:rsid w:val="0096180A"/>
    <w:rsid w:val="00961D30"/>
    <w:rsid w:val="009625BF"/>
    <w:rsid w:val="00962F1C"/>
    <w:rsid w:val="009641FB"/>
    <w:rsid w:val="00964F64"/>
    <w:rsid w:val="00966BB9"/>
    <w:rsid w:val="00966E06"/>
    <w:rsid w:val="00966EB7"/>
    <w:rsid w:val="00970950"/>
    <w:rsid w:val="00972167"/>
    <w:rsid w:val="00972FEA"/>
    <w:rsid w:val="00974946"/>
    <w:rsid w:val="0097785B"/>
    <w:rsid w:val="009804F7"/>
    <w:rsid w:val="009827BF"/>
    <w:rsid w:val="00983AB1"/>
    <w:rsid w:val="00990E72"/>
    <w:rsid w:val="009924ED"/>
    <w:rsid w:val="00992597"/>
    <w:rsid w:val="00992801"/>
    <w:rsid w:val="009A05F8"/>
    <w:rsid w:val="009A0CF3"/>
    <w:rsid w:val="009A15EE"/>
    <w:rsid w:val="009A1E8A"/>
    <w:rsid w:val="009A2FA1"/>
    <w:rsid w:val="009A35E7"/>
    <w:rsid w:val="009A36B4"/>
    <w:rsid w:val="009A474B"/>
    <w:rsid w:val="009A57C6"/>
    <w:rsid w:val="009A7AB6"/>
    <w:rsid w:val="009B1311"/>
    <w:rsid w:val="009B2CEE"/>
    <w:rsid w:val="009B6056"/>
    <w:rsid w:val="009B784A"/>
    <w:rsid w:val="009C679D"/>
    <w:rsid w:val="009D0D4D"/>
    <w:rsid w:val="009D0F3F"/>
    <w:rsid w:val="009D0F68"/>
    <w:rsid w:val="009D4ABB"/>
    <w:rsid w:val="009D50A3"/>
    <w:rsid w:val="009E0195"/>
    <w:rsid w:val="009E0EF1"/>
    <w:rsid w:val="009E2508"/>
    <w:rsid w:val="009E2FB3"/>
    <w:rsid w:val="009E3D64"/>
    <w:rsid w:val="009E4EFA"/>
    <w:rsid w:val="009E6E12"/>
    <w:rsid w:val="009F066B"/>
    <w:rsid w:val="009F11FC"/>
    <w:rsid w:val="009F1C16"/>
    <w:rsid w:val="009F3234"/>
    <w:rsid w:val="009F4D9F"/>
    <w:rsid w:val="009F596D"/>
    <w:rsid w:val="009F5E6B"/>
    <w:rsid w:val="009F68EE"/>
    <w:rsid w:val="009F7177"/>
    <w:rsid w:val="00A005C3"/>
    <w:rsid w:val="00A006EF"/>
    <w:rsid w:val="00A0200C"/>
    <w:rsid w:val="00A0390B"/>
    <w:rsid w:val="00A04940"/>
    <w:rsid w:val="00A05A57"/>
    <w:rsid w:val="00A0716B"/>
    <w:rsid w:val="00A07CF9"/>
    <w:rsid w:val="00A11DE6"/>
    <w:rsid w:val="00A12521"/>
    <w:rsid w:val="00A125A6"/>
    <w:rsid w:val="00A125AF"/>
    <w:rsid w:val="00A128A9"/>
    <w:rsid w:val="00A13C25"/>
    <w:rsid w:val="00A15662"/>
    <w:rsid w:val="00A15C20"/>
    <w:rsid w:val="00A163A5"/>
    <w:rsid w:val="00A1669A"/>
    <w:rsid w:val="00A16882"/>
    <w:rsid w:val="00A16A78"/>
    <w:rsid w:val="00A2110D"/>
    <w:rsid w:val="00A221CF"/>
    <w:rsid w:val="00A2281A"/>
    <w:rsid w:val="00A23DA0"/>
    <w:rsid w:val="00A24AF1"/>
    <w:rsid w:val="00A2560C"/>
    <w:rsid w:val="00A25953"/>
    <w:rsid w:val="00A25B77"/>
    <w:rsid w:val="00A26F3B"/>
    <w:rsid w:val="00A3009F"/>
    <w:rsid w:val="00A32C2F"/>
    <w:rsid w:val="00A35E9A"/>
    <w:rsid w:val="00A362C4"/>
    <w:rsid w:val="00A3664A"/>
    <w:rsid w:val="00A36F7D"/>
    <w:rsid w:val="00A405C8"/>
    <w:rsid w:val="00A411B3"/>
    <w:rsid w:val="00A4124A"/>
    <w:rsid w:val="00A42044"/>
    <w:rsid w:val="00A42933"/>
    <w:rsid w:val="00A43F6A"/>
    <w:rsid w:val="00A44122"/>
    <w:rsid w:val="00A447B8"/>
    <w:rsid w:val="00A50A14"/>
    <w:rsid w:val="00A50A75"/>
    <w:rsid w:val="00A50CFD"/>
    <w:rsid w:val="00A52D1F"/>
    <w:rsid w:val="00A52E1D"/>
    <w:rsid w:val="00A53230"/>
    <w:rsid w:val="00A54232"/>
    <w:rsid w:val="00A54EF8"/>
    <w:rsid w:val="00A557FA"/>
    <w:rsid w:val="00A5610E"/>
    <w:rsid w:val="00A56462"/>
    <w:rsid w:val="00A56C54"/>
    <w:rsid w:val="00A572E5"/>
    <w:rsid w:val="00A57C59"/>
    <w:rsid w:val="00A61B05"/>
    <w:rsid w:val="00A6288B"/>
    <w:rsid w:val="00A63233"/>
    <w:rsid w:val="00A6394A"/>
    <w:rsid w:val="00A65D2D"/>
    <w:rsid w:val="00A65EF5"/>
    <w:rsid w:val="00A66314"/>
    <w:rsid w:val="00A66DA5"/>
    <w:rsid w:val="00A67491"/>
    <w:rsid w:val="00A701DA"/>
    <w:rsid w:val="00A7078C"/>
    <w:rsid w:val="00A707C0"/>
    <w:rsid w:val="00A709E9"/>
    <w:rsid w:val="00A71544"/>
    <w:rsid w:val="00A7274F"/>
    <w:rsid w:val="00A73FB1"/>
    <w:rsid w:val="00A749A0"/>
    <w:rsid w:val="00A763C2"/>
    <w:rsid w:val="00A767DA"/>
    <w:rsid w:val="00A80372"/>
    <w:rsid w:val="00A8195B"/>
    <w:rsid w:val="00A84214"/>
    <w:rsid w:val="00A85752"/>
    <w:rsid w:val="00A858F3"/>
    <w:rsid w:val="00A8764C"/>
    <w:rsid w:val="00A904C4"/>
    <w:rsid w:val="00A9246A"/>
    <w:rsid w:val="00A938F0"/>
    <w:rsid w:val="00A94043"/>
    <w:rsid w:val="00A9444A"/>
    <w:rsid w:val="00A966CC"/>
    <w:rsid w:val="00A9744B"/>
    <w:rsid w:val="00AA1694"/>
    <w:rsid w:val="00AA173A"/>
    <w:rsid w:val="00AA66CA"/>
    <w:rsid w:val="00AA6EF7"/>
    <w:rsid w:val="00AB1667"/>
    <w:rsid w:val="00AB21AF"/>
    <w:rsid w:val="00AB30E5"/>
    <w:rsid w:val="00AB31C5"/>
    <w:rsid w:val="00AB4E27"/>
    <w:rsid w:val="00AC152C"/>
    <w:rsid w:val="00AC1E4C"/>
    <w:rsid w:val="00AC2190"/>
    <w:rsid w:val="00AC29E6"/>
    <w:rsid w:val="00AC4830"/>
    <w:rsid w:val="00AC6946"/>
    <w:rsid w:val="00AD0103"/>
    <w:rsid w:val="00AD2F5C"/>
    <w:rsid w:val="00AD4043"/>
    <w:rsid w:val="00AD543F"/>
    <w:rsid w:val="00AD6D22"/>
    <w:rsid w:val="00AE2146"/>
    <w:rsid w:val="00AE2A4D"/>
    <w:rsid w:val="00AE2DA7"/>
    <w:rsid w:val="00AE383F"/>
    <w:rsid w:val="00AE449F"/>
    <w:rsid w:val="00AE6265"/>
    <w:rsid w:val="00AE6443"/>
    <w:rsid w:val="00AF19EE"/>
    <w:rsid w:val="00AF35F1"/>
    <w:rsid w:val="00AF4726"/>
    <w:rsid w:val="00AF4872"/>
    <w:rsid w:val="00AF5701"/>
    <w:rsid w:val="00AF5E31"/>
    <w:rsid w:val="00AF6418"/>
    <w:rsid w:val="00AF6524"/>
    <w:rsid w:val="00AF6CF8"/>
    <w:rsid w:val="00AF6F46"/>
    <w:rsid w:val="00AF779B"/>
    <w:rsid w:val="00AF77A8"/>
    <w:rsid w:val="00B00EAE"/>
    <w:rsid w:val="00B03576"/>
    <w:rsid w:val="00B053C0"/>
    <w:rsid w:val="00B06647"/>
    <w:rsid w:val="00B07831"/>
    <w:rsid w:val="00B07A83"/>
    <w:rsid w:val="00B07ADB"/>
    <w:rsid w:val="00B10C29"/>
    <w:rsid w:val="00B12A3A"/>
    <w:rsid w:val="00B13D49"/>
    <w:rsid w:val="00B147E3"/>
    <w:rsid w:val="00B16D4B"/>
    <w:rsid w:val="00B220FC"/>
    <w:rsid w:val="00B23CEC"/>
    <w:rsid w:val="00B267D2"/>
    <w:rsid w:val="00B3060D"/>
    <w:rsid w:val="00B3240C"/>
    <w:rsid w:val="00B33DEC"/>
    <w:rsid w:val="00B3623E"/>
    <w:rsid w:val="00B40550"/>
    <w:rsid w:val="00B406C1"/>
    <w:rsid w:val="00B41157"/>
    <w:rsid w:val="00B428CB"/>
    <w:rsid w:val="00B43810"/>
    <w:rsid w:val="00B43899"/>
    <w:rsid w:val="00B44C60"/>
    <w:rsid w:val="00B44E7D"/>
    <w:rsid w:val="00B458D7"/>
    <w:rsid w:val="00B472FE"/>
    <w:rsid w:val="00B53837"/>
    <w:rsid w:val="00B55007"/>
    <w:rsid w:val="00B55F47"/>
    <w:rsid w:val="00B602E1"/>
    <w:rsid w:val="00B62441"/>
    <w:rsid w:val="00B62963"/>
    <w:rsid w:val="00B64528"/>
    <w:rsid w:val="00B65378"/>
    <w:rsid w:val="00B6543E"/>
    <w:rsid w:val="00B66ED9"/>
    <w:rsid w:val="00B67138"/>
    <w:rsid w:val="00B678D2"/>
    <w:rsid w:val="00B67E97"/>
    <w:rsid w:val="00B713F2"/>
    <w:rsid w:val="00B73854"/>
    <w:rsid w:val="00B74B9D"/>
    <w:rsid w:val="00B774C4"/>
    <w:rsid w:val="00B8124C"/>
    <w:rsid w:val="00B81990"/>
    <w:rsid w:val="00B82080"/>
    <w:rsid w:val="00B82BEE"/>
    <w:rsid w:val="00B83560"/>
    <w:rsid w:val="00B856D8"/>
    <w:rsid w:val="00B872A6"/>
    <w:rsid w:val="00B873B9"/>
    <w:rsid w:val="00B904CD"/>
    <w:rsid w:val="00B90C40"/>
    <w:rsid w:val="00B935DD"/>
    <w:rsid w:val="00B94790"/>
    <w:rsid w:val="00B94AB7"/>
    <w:rsid w:val="00B952C5"/>
    <w:rsid w:val="00B97B1C"/>
    <w:rsid w:val="00BA0901"/>
    <w:rsid w:val="00BA0CB1"/>
    <w:rsid w:val="00BA22A9"/>
    <w:rsid w:val="00BA26AB"/>
    <w:rsid w:val="00BA28A1"/>
    <w:rsid w:val="00BA28ED"/>
    <w:rsid w:val="00BA2C0B"/>
    <w:rsid w:val="00BA325F"/>
    <w:rsid w:val="00BA38C4"/>
    <w:rsid w:val="00BA4199"/>
    <w:rsid w:val="00BA4270"/>
    <w:rsid w:val="00BA455A"/>
    <w:rsid w:val="00BA6BB9"/>
    <w:rsid w:val="00BA6C95"/>
    <w:rsid w:val="00BA7744"/>
    <w:rsid w:val="00BB036B"/>
    <w:rsid w:val="00BB070E"/>
    <w:rsid w:val="00BB0C7A"/>
    <w:rsid w:val="00BB0F5A"/>
    <w:rsid w:val="00BB1AC8"/>
    <w:rsid w:val="00BB236B"/>
    <w:rsid w:val="00BB3B42"/>
    <w:rsid w:val="00BB4945"/>
    <w:rsid w:val="00BB51B5"/>
    <w:rsid w:val="00BB6B42"/>
    <w:rsid w:val="00BB7985"/>
    <w:rsid w:val="00BC01A0"/>
    <w:rsid w:val="00BC24B3"/>
    <w:rsid w:val="00BC3676"/>
    <w:rsid w:val="00BC41F2"/>
    <w:rsid w:val="00BC5614"/>
    <w:rsid w:val="00BC7A94"/>
    <w:rsid w:val="00BD3691"/>
    <w:rsid w:val="00BD39DE"/>
    <w:rsid w:val="00BD3D80"/>
    <w:rsid w:val="00BD442C"/>
    <w:rsid w:val="00BD701A"/>
    <w:rsid w:val="00BD78A8"/>
    <w:rsid w:val="00BE131E"/>
    <w:rsid w:val="00BE144A"/>
    <w:rsid w:val="00BE183B"/>
    <w:rsid w:val="00BE27D3"/>
    <w:rsid w:val="00BE3BCD"/>
    <w:rsid w:val="00BE5487"/>
    <w:rsid w:val="00BE59D7"/>
    <w:rsid w:val="00BE6104"/>
    <w:rsid w:val="00BE6963"/>
    <w:rsid w:val="00BE713F"/>
    <w:rsid w:val="00BE731A"/>
    <w:rsid w:val="00BF020B"/>
    <w:rsid w:val="00BF24EA"/>
    <w:rsid w:val="00BF38CC"/>
    <w:rsid w:val="00BF4B31"/>
    <w:rsid w:val="00BF5317"/>
    <w:rsid w:val="00BF755F"/>
    <w:rsid w:val="00BF7703"/>
    <w:rsid w:val="00C02DCD"/>
    <w:rsid w:val="00C0345B"/>
    <w:rsid w:val="00C04300"/>
    <w:rsid w:val="00C049E3"/>
    <w:rsid w:val="00C0694D"/>
    <w:rsid w:val="00C07428"/>
    <w:rsid w:val="00C104F8"/>
    <w:rsid w:val="00C11452"/>
    <w:rsid w:val="00C121DC"/>
    <w:rsid w:val="00C12BAF"/>
    <w:rsid w:val="00C12DD9"/>
    <w:rsid w:val="00C14B05"/>
    <w:rsid w:val="00C15024"/>
    <w:rsid w:val="00C15430"/>
    <w:rsid w:val="00C15C4F"/>
    <w:rsid w:val="00C15F34"/>
    <w:rsid w:val="00C16777"/>
    <w:rsid w:val="00C16C13"/>
    <w:rsid w:val="00C16DDE"/>
    <w:rsid w:val="00C17738"/>
    <w:rsid w:val="00C22AF9"/>
    <w:rsid w:val="00C2395E"/>
    <w:rsid w:val="00C23E69"/>
    <w:rsid w:val="00C33420"/>
    <w:rsid w:val="00C41274"/>
    <w:rsid w:val="00C41654"/>
    <w:rsid w:val="00C42071"/>
    <w:rsid w:val="00C42358"/>
    <w:rsid w:val="00C424E9"/>
    <w:rsid w:val="00C46ABB"/>
    <w:rsid w:val="00C512F5"/>
    <w:rsid w:val="00C5265B"/>
    <w:rsid w:val="00C52CB0"/>
    <w:rsid w:val="00C53A00"/>
    <w:rsid w:val="00C56C63"/>
    <w:rsid w:val="00C60954"/>
    <w:rsid w:val="00C60B8C"/>
    <w:rsid w:val="00C60E57"/>
    <w:rsid w:val="00C610F5"/>
    <w:rsid w:val="00C61DF0"/>
    <w:rsid w:val="00C63829"/>
    <w:rsid w:val="00C653B2"/>
    <w:rsid w:val="00C65446"/>
    <w:rsid w:val="00C65A42"/>
    <w:rsid w:val="00C66E3E"/>
    <w:rsid w:val="00C67EAC"/>
    <w:rsid w:val="00C72B22"/>
    <w:rsid w:val="00C72B27"/>
    <w:rsid w:val="00C74148"/>
    <w:rsid w:val="00C7449E"/>
    <w:rsid w:val="00C7663F"/>
    <w:rsid w:val="00C76847"/>
    <w:rsid w:val="00C80601"/>
    <w:rsid w:val="00C80B22"/>
    <w:rsid w:val="00C81857"/>
    <w:rsid w:val="00C83410"/>
    <w:rsid w:val="00C839C0"/>
    <w:rsid w:val="00C853DA"/>
    <w:rsid w:val="00C85880"/>
    <w:rsid w:val="00C864F2"/>
    <w:rsid w:val="00C86B5A"/>
    <w:rsid w:val="00C904BD"/>
    <w:rsid w:val="00C9124F"/>
    <w:rsid w:val="00C9229D"/>
    <w:rsid w:val="00C92B97"/>
    <w:rsid w:val="00C93B0C"/>
    <w:rsid w:val="00C93F9D"/>
    <w:rsid w:val="00C93FBD"/>
    <w:rsid w:val="00C94DC0"/>
    <w:rsid w:val="00C96348"/>
    <w:rsid w:val="00C96ADC"/>
    <w:rsid w:val="00C97478"/>
    <w:rsid w:val="00CA105D"/>
    <w:rsid w:val="00CA15D3"/>
    <w:rsid w:val="00CA169F"/>
    <w:rsid w:val="00CA324D"/>
    <w:rsid w:val="00CA5B13"/>
    <w:rsid w:val="00CA6D2F"/>
    <w:rsid w:val="00CA7FBB"/>
    <w:rsid w:val="00CB093A"/>
    <w:rsid w:val="00CB0D01"/>
    <w:rsid w:val="00CB157D"/>
    <w:rsid w:val="00CB50D7"/>
    <w:rsid w:val="00CB561C"/>
    <w:rsid w:val="00CB6431"/>
    <w:rsid w:val="00CB6CF4"/>
    <w:rsid w:val="00CB7883"/>
    <w:rsid w:val="00CC1583"/>
    <w:rsid w:val="00CC232F"/>
    <w:rsid w:val="00CC23CA"/>
    <w:rsid w:val="00CC23D7"/>
    <w:rsid w:val="00CC365F"/>
    <w:rsid w:val="00CC4D88"/>
    <w:rsid w:val="00CC618C"/>
    <w:rsid w:val="00CC7284"/>
    <w:rsid w:val="00CC72F2"/>
    <w:rsid w:val="00CC73C5"/>
    <w:rsid w:val="00CD162C"/>
    <w:rsid w:val="00CD3302"/>
    <w:rsid w:val="00CD4B4D"/>
    <w:rsid w:val="00CD6EAD"/>
    <w:rsid w:val="00CD7121"/>
    <w:rsid w:val="00CD7F8C"/>
    <w:rsid w:val="00CE02E8"/>
    <w:rsid w:val="00CE07E6"/>
    <w:rsid w:val="00CE2CF3"/>
    <w:rsid w:val="00CE40A5"/>
    <w:rsid w:val="00CE444E"/>
    <w:rsid w:val="00CE5D67"/>
    <w:rsid w:val="00CE6345"/>
    <w:rsid w:val="00CE6739"/>
    <w:rsid w:val="00CE75B2"/>
    <w:rsid w:val="00CF10FE"/>
    <w:rsid w:val="00CF21E0"/>
    <w:rsid w:val="00CF3536"/>
    <w:rsid w:val="00CF3D43"/>
    <w:rsid w:val="00CF5524"/>
    <w:rsid w:val="00CF60CB"/>
    <w:rsid w:val="00D01220"/>
    <w:rsid w:val="00D02B5A"/>
    <w:rsid w:val="00D03400"/>
    <w:rsid w:val="00D03868"/>
    <w:rsid w:val="00D0493C"/>
    <w:rsid w:val="00D05EA4"/>
    <w:rsid w:val="00D07013"/>
    <w:rsid w:val="00D127A3"/>
    <w:rsid w:val="00D14BE1"/>
    <w:rsid w:val="00D16D10"/>
    <w:rsid w:val="00D16FBE"/>
    <w:rsid w:val="00D21258"/>
    <w:rsid w:val="00D227D5"/>
    <w:rsid w:val="00D3038F"/>
    <w:rsid w:val="00D317A0"/>
    <w:rsid w:val="00D357A1"/>
    <w:rsid w:val="00D366BF"/>
    <w:rsid w:val="00D36F0F"/>
    <w:rsid w:val="00D4196D"/>
    <w:rsid w:val="00D419E0"/>
    <w:rsid w:val="00D42370"/>
    <w:rsid w:val="00D42B0E"/>
    <w:rsid w:val="00D42F6F"/>
    <w:rsid w:val="00D44D76"/>
    <w:rsid w:val="00D45529"/>
    <w:rsid w:val="00D459DD"/>
    <w:rsid w:val="00D47AF4"/>
    <w:rsid w:val="00D47E11"/>
    <w:rsid w:val="00D504A3"/>
    <w:rsid w:val="00D5259B"/>
    <w:rsid w:val="00D527C6"/>
    <w:rsid w:val="00D538F6"/>
    <w:rsid w:val="00D540B8"/>
    <w:rsid w:val="00D541F6"/>
    <w:rsid w:val="00D61337"/>
    <w:rsid w:val="00D61813"/>
    <w:rsid w:val="00D631D4"/>
    <w:rsid w:val="00D6412C"/>
    <w:rsid w:val="00D66A17"/>
    <w:rsid w:val="00D70DFB"/>
    <w:rsid w:val="00D72B43"/>
    <w:rsid w:val="00D73D03"/>
    <w:rsid w:val="00D74144"/>
    <w:rsid w:val="00D75E59"/>
    <w:rsid w:val="00D764F4"/>
    <w:rsid w:val="00D771C7"/>
    <w:rsid w:val="00D80484"/>
    <w:rsid w:val="00D80BE8"/>
    <w:rsid w:val="00D832CF"/>
    <w:rsid w:val="00D8441B"/>
    <w:rsid w:val="00D84A59"/>
    <w:rsid w:val="00D84FB0"/>
    <w:rsid w:val="00D859A3"/>
    <w:rsid w:val="00D8696A"/>
    <w:rsid w:val="00D90B0B"/>
    <w:rsid w:val="00D917F7"/>
    <w:rsid w:val="00D9443F"/>
    <w:rsid w:val="00D94FE2"/>
    <w:rsid w:val="00D974DB"/>
    <w:rsid w:val="00D97E05"/>
    <w:rsid w:val="00DA0A15"/>
    <w:rsid w:val="00DA12B6"/>
    <w:rsid w:val="00DA1780"/>
    <w:rsid w:val="00DA1FFC"/>
    <w:rsid w:val="00DA2303"/>
    <w:rsid w:val="00DA2952"/>
    <w:rsid w:val="00DA3E32"/>
    <w:rsid w:val="00DA5ACF"/>
    <w:rsid w:val="00DA5FF7"/>
    <w:rsid w:val="00DB0847"/>
    <w:rsid w:val="00DB16C8"/>
    <w:rsid w:val="00DB16CF"/>
    <w:rsid w:val="00DB1DB5"/>
    <w:rsid w:val="00DB218B"/>
    <w:rsid w:val="00DB2997"/>
    <w:rsid w:val="00DB30BD"/>
    <w:rsid w:val="00DB58EA"/>
    <w:rsid w:val="00DB5947"/>
    <w:rsid w:val="00DC114B"/>
    <w:rsid w:val="00DC3E84"/>
    <w:rsid w:val="00DC63D3"/>
    <w:rsid w:val="00DD1188"/>
    <w:rsid w:val="00DD2014"/>
    <w:rsid w:val="00DD276D"/>
    <w:rsid w:val="00DD31C7"/>
    <w:rsid w:val="00DD5C37"/>
    <w:rsid w:val="00DD76AA"/>
    <w:rsid w:val="00DE14B6"/>
    <w:rsid w:val="00DE19B0"/>
    <w:rsid w:val="00DE29F1"/>
    <w:rsid w:val="00DE66B4"/>
    <w:rsid w:val="00DE7681"/>
    <w:rsid w:val="00DE7D98"/>
    <w:rsid w:val="00DF158B"/>
    <w:rsid w:val="00DF1B51"/>
    <w:rsid w:val="00DF1B69"/>
    <w:rsid w:val="00DF320B"/>
    <w:rsid w:val="00DF4D79"/>
    <w:rsid w:val="00DF5E7A"/>
    <w:rsid w:val="00DF6EF7"/>
    <w:rsid w:val="00DF7CB6"/>
    <w:rsid w:val="00DF7F38"/>
    <w:rsid w:val="00E0138F"/>
    <w:rsid w:val="00E0208B"/>
    <w:rsid w:val="00E041B6"/>
    <w:rsid w:val="00E05C0D"/>
    <w:rsid w:val="00E10D1A"/>
    <w:rsid w:val="00E118FE"/>
    <w:rsid w:val="00E11CF5"/>
    <w:rsid w:val="00E1433D"/>
    <w:rsid w:val="00E15907"/>
    <w:rsid w:val="00E16B3C"/>
    <w:rsid w:val="00E2126B"/>
    <w:rsid w:val="00E23197"/>
    <w:rsid w:val="00E23DA9"/>
    <w:rsid w:val="00E24D5F"/>
    <w:rsid w:val="00E24F7F"/>
    <w:rsid w:val="00E25102"/>
    <w:rsid w:val="00E25D33"/>
    <w:rsid w:val="00E2602E"/>
    <w:rsid w:val="00E2652A"/>
    <w:rsid w:val="00E3096D"/>
    <w:rsid w:val="00E32584"/>
    <w:rsid w:val="00E3452F"/>
    <w:rsid w:val="00E349E5"/>
    <w:rsid w:val="00E34A8A"/>
    <w:rsid w:val="00E351BB"/>
    <w:rsid w:val="00E35E08"/>
    <w:rsid w:val="00E3638E"/>
    <w:rsid w:val="00E37179"/>
    <w:rsid w:val="00E4053C"/>
    <w:rsid w:val="00E4274B"/>
    <w:rsid w:val="00E42E6A"/>
    <w:rsid w:val="00E44BD7"/>
    <w:rsid w:val="00E44D86"/>
    <w:rsid w:val="00E4675B"/>
    <w:rsid w:val="00E47FA7"/>
    <w:rsid w:val="00E511C4"/>
    <w:rsid w:val="00E535DF"/>
    <w:rsid w:val="00E537EE"/>
    <w:rsid w:val="00E544E7"/>
    <w:rsid w:val="00E55988"/>
    <w:rsid w:val="00E5707A"/>
    <w:rsid w:val="00E6047A"/>
    <w:rsid w:val="00E60B74"/>
    <w:rsid w:val="00E60FE7"/>
    <w:rsid w:val="00E6118B"/>
    <w:rsid w:val="00E614B8"/>
    <w:rsid w:val="00E6181B"/>
    <w:rsid w:val="00E61A3F"/>
    <w:rsid w:val="00E62DC3"/>
    <w:rsid w:val="00E64116"/>
    <w:rsid w:val="00E64D93"/>
    <w:rsid w:val="00E6515F"/>
    <w:rsid w:val="00E65481"/>
    <w:rsid w:val="00E65527"/>
    <w:rsid w:val="00E67280"/>
    <w:rsid w:val="00E731AD"/>
    <w:rsid w:val="00E7363D"/>
    <w:rsid w:val="00E73A4A"/>
    <w:rsid w:val="00E764CE"/>
    <w:rsid w:val="00E76C5D"/>
    <w:rsid w:val="00E77F11"/>
    <w:rsid w:val="00E8034C"/>
    <w:rsid w:val="00E8108C"/>
    <w:rsid w:val="00E81F3C"/>
    <w:rsid w:val="00E8233B"/>
    <w:rsid w:val="00E834E0"/>
    <w:rsid w:val="00E83750"/>
    <w:rsid w:val="00E844E6"/>
    <w:rsid w:val="00E87242"/>
    <w:rsid w:val="00E92588"/>
    <w:rsid w:val="00E9366E"/>
    <w:rsid w:val="00E94405"/>
    <w:rsid w:val="00E95190"/>
    <w:rsid w:val="00E952AB"/>
    <w:rsid w:val="00E96803"/>
    <w:rsid w:val="00E96B6E"/>
    <w:rsid w:val="00E971B9"/>
    <w:rsid w:val="00EA0E58"/>
    <w:rsid w:val="00EA1354"/>
    <w:rsid w:val="00EA2839"/>
    <w:rsid w:val="00EA4647"/>
    <w:rsid w:val="00EA4FDD"/>
    <w:rsid w:val="00EA60EA"/>
    <w:rsid w:val="00EB1A78"/>
    <w:rsid w:val="00EB1B3E"/>
    <w:rsid w:val="00EB1EE4"/>
    <w:rsid w:val="00EB25D9"/>
    <w:rsid w:val="00EB2715"/>
    <w:rsid w:val="00EB2BDB"/>
    <w:rsid w:val="00EB2FA1"/>
    <w:rsid w:val="00EB5382"/>
    <w:rsid w:val="00EB652C"/>
    <w:rsid w:val="00EB7A1D"/>
    <w:rsid w:val="00EB7B08"/>
    <w:rsid w:val="00EC0536"/>
    <w:rsid w:val="00EC1D3B"/>
    <w:rsid w:val="00EC4C06"/>
    <w:rsid w:val="00EC5054"/>
    <w:rsid w:val="00EC530C"/>
    <w:rsid w:val="00EC5C98"/>
    <w:rsid w:val="00EC71DB"/>
    <w:rsid w:val="00ED0826"/>
    <w:rsid w:val="00ED1DCC"/>
    <w:rsid w:val="00ED2692"/>
    <w:rsid w:val="00ED2C87"/>
    <w:rsid w:val="00ED4566"/>
    <w:rsid w:val="00EE0302"/>
    <w:rsid w:val="00EE112B"/>
    <w:rsid w:val="00EE13A7"/>
    <w:rsid w:val="00EE1AF0"/>
    <w:rsid w:val="00EE3A22"/>
    <w:rsid w:val="00EE3D5A"/>
    <w:rsid w:val="00EE3DD5"/>
    <w:rsid w:val="00EE52BC"/>
    <w:rsid w:val="00EF0BD7"/>
    <w:rsid w:val="00EF1F2F"/>
    <w:rsid w:val="00EF3F11"/>
    <w:rsid w:val="00EF3FF6"/>
    <w:rsid w:val="00EF4BCD"/>
    <w:rsid w:val="00EF5326"/>
    <w:rsid w:val="00EF69EB"/>
    <w:rsid w:val="00EF7EC2"/>
    <w:rsid w:val="00F002D9"/>
    <w:rsid w:val="00F026C7"/>
    <w:rsid w:val="00F02AC7"/>
    <w:rsid w:val="00F030EC"/>
    <w:rsid w:val="00F03219"/>
    <w:rsid w:val="00F033DF"/>
    <w:rsid w:val="00F06267"/>
    <w:rsid w:val="00F07C4F"/>
    <w:rsid w:val="00F1286B"/>
    <w:rsid w:val="00F12992"/>
    <w:rsid w:val="00F13485"/>
    <w:rsid w:val="00F13D2F"/>
    <w:rsid w:val="00F14054"/>
    <w:rsid w:val="00F16DD9"/>
    <w:rsid w:val="00F17804"/>
    <w:rsid w:val="00F23736"/>
    <w:rsid w:val="00F24D58"/>
    <w:rsid w:val="00F260A6"/>
    <w:rsid w:val="00F26735"/>
    <w:rsid w:val="00F30CB7"/>
    <w:rsid w:val="00F31937"/>
    <w:rsid w:val="00F3285F"/>
    <w:rsid w:val="00F33538"/>
    <w:rsid w:val="00F342F1"/>
    <w:rsid w:val="00F34E9B"/>
    <w:rsid w:val="00F351DC"/>
    <w:rsid w:val="00F35C47"/>
    <w:rsid w:val="00F378F9"/>
    <w:rsid w:val="00F42292"/>
    <w:rsid w:val="00F42954"/>
    <w:rsid w:val="00F4539F"/>
    <w:rsid w:val="00F46AE4"/>
    <w:rsid w:val="00F47635"/>
    <w:rsid w:val="00F478EA"/>
    <w:rsid w:val="00F50F08"/>
    <w:rsid w:val="00F517AA"/>
    <w:rsid w:val="00F5212E"/>
    <w:rsid w:val="00F521FF"/>
    <w:rsid w:val="00F53117"/>
    <w:rsid w:val="00F537C5"/>
    <w:rsid w:val="00F53C19"/>
    <w:rsid w:val="00F576E9"/>
    <w:rsid w:val="00F6114F"/>
    <w:rsid w:val="00F61F6C"/>
    <w:rsid w:val="00F63BFE"/>
    <w:rsid w:val="00F6422A"/>
    <w:rsid w:val="00F6533A"/>
    <w:rsid w:val="00F66009"/>
    <w:rsid w:val="00F661D0"/>
    <w:rsid w:val="00F66798"/>
    <w:rsid w:val="00F701AD"/>
    <w:rsid w:val="00F71920"/>
    <w:rsid w:val="00F72BC8"/>
    <w:rsid w:val="00F72F36"/>
    <w:rsid w:val="00F74D25"/>
    <w:rsid w:val="00F75290"/>
    <w:rsid w:val="00F75399"/>
    <w:rsid w:val="00F76B43"/>
    <w:rsid w:val="00F80323"/>
    <w:rsid w:val="00F80392"/>
    <w:rsid w:val="00F8478A"/>
    <w:rsid w:val="00F84D5D"/>
    <w:rsid w:val="00F86627"/>
    <w:rsid w:val="00F8668C"/>
    <w:rsid w:val="00F8719E"/>
    <w:rsid w:val="00F873CB"/>
    <w:rsid w:val="00F87F0C"/>
    <w:rsid w:val="00F90343"/>
    <w:rsid w:val="00F912AD"/>
    <w:rsid w:val="00F91FB5"/>
    <w:rsid w:val="00F92D15"/>
    <w:rsid w:val="00F93690"/>
    <w:rsid w:val="00F94B73"/>
    <w:rsid w:val="00F97F84"/>
    <w:rsid w:val="00FA0090"/>
    <w:rsid w:val="00FA03B4"/>
    <w:rsid w:val="00FA06D7"/>
    <w:rsid w:val="00FA08BD"/>
    <w:rsid w:val="00FA0AE4"/>
    <w:rsid w:val="00FA11E7"/>
    <w:rsid w:val="00FA1244"/>
    <w:rsid w:val="00FA1287"/>
    <w:rsid w:val="00FA2AA9"/>
    <w:rsid w:val="00FA6CFD"/>
    <w:rsid w:val="00FA75AF"/>
    <w:rsid w:val="00FB093E"/>
    <w:rsid w:val="00FB104E"/>
    <w:rsid w:val="00FB1492"/>
    <w:rsid w:val="00FB24B8"/>
    <w:rsid w:val="00FB355C"/>
    <w:rsid w:val="00FB3A1A"/>
    <w:rsid w:val="00FB3E99"/>
    <w:rsid w:val="00FB5E1C"/>
    <w:rsid w:val="00FB65F0"/>
    <w:rsid w:val="00FB6FD6"/>
    <w:rsid w:val="00FC0794"/>
    <w:rsid w:val="00FD1734"/>
    <w:rsid w:val="00FD25A1"/>
    <w:rsid w:val="00FD2839"/>
    <w:rsid w:val="00FD33E0"/>
    <w:rsid w:val="00FD3C0A"/>
    <w:rsid w:val="00FD59C8"/>
    <w:rsid w:val="00FD77F1"/>
    <w:rsid w:val="00FE08CD"/>
    <w:rsid w:val="00FE0933"/>
    <w:rsid w:val="00FE5A58"/>
    <w:rsid w:val="00FE7384"/>
    <w:rsid w:val="00FF05D2"/>
    <w:rsid w:val="00FF238A"/>
    <w:rsid w:val="00FF5BA5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87F0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7F0C"/>
    <w:pPr>
      <w:keepNext/>
      <w:ind w:right="1734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87F0C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87F0C"/>
    <w:pPr>
      <w:keepNext/>
      <w:jc w:val="center"/>
      <w:outlineLvl w:val="2"/>
    </w:pPr>
    <w:rPr>
      <w:b/>
      <w:i/>
      <w:sz w:val="1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87F0C"/>
    <w:pPr>
      <w:keepNext/>
      <w:jc w:val="both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87F0C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87F0C"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7F0C"/>
    <w:pPr>
      <w:keepNext/>
      <w:ind w:left="742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87F0C"/>
    <w:pPr>
      <w:keepNext/>
      <w:ind w:left="742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87F0C"/>
    <w:pPr>
      <w:keepNext/>
      <w:ind w:left="-108"/>
      <w:jc w:val="center"/>
      <w:outlineLvl w:val="8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7F0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87F0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87F0C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87F0C"/>
    <w:rPr>
      <w:rFonts w:ascii="Times New Roman" w:hAnsi="Times New Roman" w:cs="Times New Roman"/>
      <w:b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3C5FE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C5FEC"/>
    <w:rPr>
      <w:rFonts w:ascii="Consolas" w:hAnsi="Consolas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rsid w:val="00F87F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87F0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F87F0C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F87F0C"/>
    <w:pPr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87F0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87F0C"/>
    <w:pPr>
      <w:jc w:val="center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4A5612"/>
    <w:rPr>
      <w:rFonts w:ascii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F87F0C"/>
    <w:pPr>
      <w:jc w:val="center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87F0C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F87F0C"/>
    <w:pPr>
      <w:jc w:val="center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F87F0C"/>
    <w:pPr>
      <w:ind w:left="3152"/>
      <w:jc w:val="center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87F0C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87F0C"/>
    <w:pPr>
      <w:ind w:left="720"/>
      <w:contextualSpacing/>
    </w:pPr>
  </w:style>
  <w:style w:type="table" w:styleId="TableGrid">
    <w:name w:val="Table Grid"/>
    <w:basedOn w:val="TableNormal"/>
    <w:uiPriority w:val="99"/>
    <w:rsid w:val="00CA16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dnoteReference">
    <w:name w:val="endnote reference"/>
    <w:basedOn w:val="DefaultParagraphFont"/>
    <w:uiPriority w:val="99"/>
    <w:semiHidden/>
    <w:rsid w:val="00BE144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E144A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A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E144A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locked/>
    <w:rsid w:val="00E25D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2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18147</TotalTime>
  <Pages>88</Pages>
  <Words>14165</Words>
  <Characters>-32766</Characters>
  <Application>Microsoft Office Outlook</Application>
  <DocSecurity>0</DocSecurity>
  <Lines>0</Lines>
  <Paragraphs>0</Paragraphs>
  <ScaleCrop>false</ScaleCrop>
  <Company>Organisation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arhiv</cp:lastModifiedBy>
  <cp:revision>634</cp:revision>
  <cp:lastPrinted>2018-11-22T07:40:00Z</cp:lastPrinted>
  <dcterms:created xsi:type="dcterms:W3CDTF">2010-07-08T12:01:00Z</dcterms:created>
  <dcterms:modified xsi:type="dcterms:W3CDTF">2018-11-23T07:47:00Z</dcterms:modified>
</cp:coreProperties>
</file>